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126D05" w14:textId="5B6C413B" w:rsidR="00740E42" w:rsidRDefault="00740E42" w:rsidP="00740E4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historyclause"/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114</w:t>
        </w:r>
      </w:fldSimple>
      <w:r>
        <w:rPr>
          <w:b/>
          <w:i/>
          <w:noProof/>
          <w:sz w:val="28"/>
        </w:rPr>
        <w:tab/>
      </w:r>
      <w:fldSimple w:instr=" DOCPROPERTY  Tdoc#  \* MERGEFORMAT ">
        <w:r w:rsidR="00CA333A" w:rsidRPr="00CA333A">
          <w:rPr>
            <w:b/>
            <w:i/>
            <w:noProof/>
            <w:sz w:val="28"/>
            <w:lang w:val="en-US"/>
          </w:rPr>
          <w:t>R4-2500309</w:t>
        </w:r>
      </w:fldSimple>
    </w:p>
    <w:p w14:paraId="39A0EE25" w14:textId="2FFF2623" w:rsidR="00D309CC" w:rsidRDefault="00740E42" w:rsidP="00D309CC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  <w:sz w:val="24"/>
          <w:szCs w:val="24"/>
        </w:rPr>
        <w:fldChar w:fldCharType="begin"/>
      </w:r>
      <w:r w:rsidRPr="00E6420C">
        <w:rPr>
          <w:rFonts w:ascii="Arial" w:hAnsi="Arial" w:cs="Arial"/>
          <w:sz w:val="24"/>
          <w:szCs w:val="24"/>
        </w:rPr>
        <w:instrText xml:space="preserve"> DOCPROPERTY  Location  \* MERGEFORMAT </w:instrText>
      </w:r>
      <w:r w:rsidRPr="00E6420C">
        <w:rPr>
          <w:rFonts w:ascii="Arial" w:hAnsi="Arial" w:cs="Arial"/>
          <w:sz w:val="24"/>
          <w:szCs w:val="24"/>
        </w:rPr>
        <w:fldChar w:fldCharType="separate"/>
      </w:r>
      <w:r w:rsidRPr="00E6420C">
        <w:rPr>
          <w:rFonts w:ascii="Arial" w:hAnsi="Arial" w:cs="Arial"/>
          <w:b/>
          <w:noProof/>
          <w:sz w:val="24"/>
          <w:szCs w:val="24"/>
        </w:rPr>
        <w:t>Athens</w:t>
      </w:r>
      <w:r w:rsidRPr="00E6420C">
        <w:rPr>
          <w:rFonts w:ascii="Arial" w:hAnsi="Arial" w:cs="Arial"/>
          <w:b/>
          <w:noProof/>
          <w:sz w:val="24"/>
          <w:szCs w:val="24"/>
        </w:rPr>
        <w:fldChar w:fldCharType="end"/>
      </w:r>
      <w:r w:rsidRPr="00E6420C">
        <w:rPr>
          <w:rFonts w:ascii="Arial" w:hAnsi="Arial" w:cs="Arial"/>
          <w:b/>
          <w:noProof/>
          <w:sz w:val="24"/>
          <w:szCs w:val="24"/>
        </w:rPr>
        <w:t xml:space="preserve">, </w:t>
      </w:r>
      <w:r w:rsidRPr="00E6420C">
        <w:rPr>
          <w:rFonts w:ascii="Arial" w:hAnsi="Arial" w:cs="Arial"/>
          <w:sz w:val="24"/>
          <w:szCs w:val="24"/>
        </w:rPr>
        <w:fldChar w:fldCharType="begin"/>
      </w:r>
      <w:r w:rsidRPr="00E6420C">
        <w:rPr>
          <w:rFonts w:ascii="Arial" w:hAnsi="Arial" w:cs="Arial"/>
          <w:sz w:val="24"/>
          <w:szCs w:val="24"/>
        </w:rPr>
        <w:instrText xml:space="preserve"> DOCPROPERTY  Country  \* MERGEFORMAT </w:instrText>
      </w:r>
      <w:r w:rsidRPr="00E6420C">
        <w:rPr>
          <w:rFonts w:ascii="Arial" w:hAnsi="Arial" w:cs="Arial"/>
          <w:sz w:val="24"/>
          <w:szCs w:val="24"/>
        </w:rPr>
        <w:fldChar w:fldCharType="separate"/>
      </w:r>
      <w:r w:rsidRPr="00E6420C">
        <w:rPr>
          <w:rFonts w:ascii="Arial" w:hAnsi="Arial" w:cs="Arial"/>
          <w:b/>
          <w:noProof/>
          <w:sz w:val="24"/>
          <w:szCs w:val="24"/>
        </w:rPr>
        <w:t>Greece</w:t>
      </w:r>
      <w:r w:rsidRPr="00E6420C">
        <w:rPr>
          <w:rFonts w:ascii="Arial" w:hAnsi="Arial" w:cs="Arial"/>
          <w:b/>
          <w:noProof/>
          <w:sz w:val="24"/>
          <w:szCs w:val="24"/>
        </w:rPr>
        <w:fldChar w:fldCharType="end"/>
      </w:r>
      <w:r w:rsidRPr="00E6420C">
        <w:rPr>
          <w:rFonts w:ascii="Arial" w:hAnsi="Arial" w:cs="Arial"/>
          <w:b/>
          <w:noProof/>
          <w:sz w:val="24"/>
          <w:szCs w:val="24"/>
        </w:rPr>
        <w:t xml:space="preserve">, </w:t>
      </w:r>
      <w:r w:rsidRPr="00E6420C">
        <w:rPr>
          <w:rFonts w:ascii="Arial" w:hAnsi="Arial" w:cs="Arial"/>
          <w:sz w:val="24"/>
          <w:szCs w:val="24"/>
        </w:rPr>
        <w:fldChar w:fldCharType="begin"/>
      </w:r>
      <w:r w:rsidRPr="00E6420C">
        <w:rPr>
          <w:rFonts w:ascii="Arial" w:hAnsi="Arial" w:cs="Arial"/>
          <w:sz w:val="24"/>
          <w:szCs w:val="24"/>
        </w:rPr>
        <w:instrText xml:space="preserve"> DOCPROPERTY  StartDate  \* MERGEFORMAT </w:instrText>
      </w:r>
      <w:r w:rsidRPr="00E6420C">
        <w:rPr>
          <w:rFonts w:ascii="Arial" w:hAnsi="Arial" w:cs="Arial"/>
          <w:sz w:val="24"/>
          <w:szCs w:val="24"/>
        </w:rPr>
        <w:fldChar w:fldCharType="separate"/>
      </w:r>
      <w:r w:rsidRPr="00E6420C">
        <w:rPr>
          <w:rFonts w:ascii="Arial" w:hAnsi="Arial" w:cs="Arial"/>
          <w:b/>
          <w:noProof/>
          <w:sz w:val="24"/>
          <w:szCs w:val="24"/>
        </w:rPr>
        <w:t xml:space="preserve"> 17th February</w:t>
      </w:r>
      <w:r w:rsidRPr="00E6420C">
        <w:rPr>
          <w:rFonts w:ascii="Arial" w:hAnsi="Arial" w:cs="Arial"/>
          <w:b/>
          <w:noProof/>
          <w:sz w:val="24"/>
          <w:szCs w:val="24"/>
        </w:rPr>
        <w:fldChar w:fldCharType="end"/>
      </w:r>
      <w:r w:rsidRPr="00E6420C">
        <w:rPr>
          <w:rFonts w:ascii="Arial" w:hAnsi="Arial" w:cs="Arial"/>
          <w:b/>
          <w:noProof/>
          <w:sz w:val="24"/>
          <w:szCs w:val="24"/>
        </w:rPr>
        <w:t xml:space="preserve"> – </w:t>
      </w:r>
      <w:r w:rsidRPr="00E6420C">
        <w:rPr>
          <w:rFonts w:ascii="Arial" w:hAnsi="Arial" w:cs="Arial"/>
          <w:sz w:val="24"/>
          <w:szCs w:val="24"/>
        </w:rPr>
        <w:fldChar w:fldCharType="begin"/>
      </w:r>
      <w:r w:rsidRPr="00E6420C">
        <w:rPr>
          <w:rFonts w:ascii="Arial" w:hAnsi="Arial" w:cs="Arial"/>
          <w:sz w:val="24"/>
          <w:szCs w:val="24"/>
        </w:rPr>
        <w:instrText xml:space="preserve"> DOCPROPERTY  EndDate  \* MERGEFORMAT </w:instrText>
      </w:r>
      <w:r w:rsidRPr="00E6420C">
        <w:rPr>
          <w:rFonts w:ascii="Arial" w:hAnsi="Arial" w:cs="Arial"/>
          <w:sz w:val="24"/>
          <w:szCs w:val="24"/>
        </w:rPr>
        <w:fldChar w:fldCharType="separate"/>
      </w:r>
      <w:r w:rsidRPr="00E6420C">
        <w:rPr>
          <w:rFonts w:ascii="Arial" w:hAnsi="Arial" w:cs="Arial"/>
          <w:b/>
          <w:noProof/>
          <w:sz w:val="24"/>
          <w:szCs w:val="24"/>
        </w:rPr>
        <w:t>21st February 2025</w:t>
      </w:r>
      <w:r w:rsidRPr="00E6420C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8CFE573" w14:textId="77777777" w:rsidR="00740E42" w:rsidRPr="00056B4F" w:rsidRDefault="00740E42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6957A805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8B7B39" w:rsidRPr="008B7B39">
        <w:rPr>
          <w:lang w:val="en-US"/>
        </w:rPr>
        <w:t>6.17.1</w:t>
      </w:r>
    </w:p>
    <w:p w14:paraId="4DBE005A" w14:textId="33A2A3D4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  <w:t>Apple</w:t>
      </w:r>
    </w:p>
    <w:p w14:paraId="0D2061A1" w14:textId="280B5728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740E42" w:rsidRPr="00740E42">
        <w:rPr>
          <w:lang w:val="en-US"/>
        </w:rPr>
        <w:t>n68: Introduction of the new band and NS_26 and NS_36</w:t>
      </w:r>
    </w:p>
    <w:p w14:paraId="052B1E0C" w14:textId="1812E680" w:rsidR="00104BC6" w:rsidRPr="00FC7900" w:rsidRDefault="00104BC6" w:rsidP="00D309CC">
      <w:pPr>
        <w:pStyle w:val="CH"/>
        <w:rPr>
          <w:lang w:val="en-US"/>
        </w:rPr>
      </w:pPr>
      <w:r w:rsidRPr="00F614AC">
        <w:t>WI/SI:</w:t>
      </w:r>
      <w:r w:rsidRPr="00F614AC">
        <w:tab/>
      </w:r>
      <w:r w:rsidR="002B11EF" w:rsidRPr="002B11EF">
        <w:t>NR_band_n68-Core</w:t>
      </w:r>
    </w:p>
    <w:p w14:paraId="6C6D1281" w14:textId="32D87CA4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0C547A">
        <w:t>9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3D122B31" w14:textId="01441D31" w:rsidR="00C41DE2" w:rsidRPr="00C41DE2" w:rsidRDefault="00C41DE2" w:rsidP="00C41DE2">
      <w:pPr>
        <w:jc w:val="both"/>
      </w:pPr>
      <w:r w:rsidRPr="00C41DE2">
        <w:t xml:space="preserve">The </w:t>
      </w:r>
      <w:r w:rsidR="00CC4A0A">
        <w:t>WF</w:t>
      </w:r>
      <w:r>
        <w:t xml:space="preserve"> [</w:t>
      </w:r>
      <w:r w:rsidR="00E216D7">
        <w:t>1</w:t>
      </w:r>
      <w:r>
        <w:t>]</w:t>
      </w:r>
      <w:r w:rsidRPr="00C41DE2">
        <w:t xml:space="preserve"> </w:t>
      </w:r>
      <w:r w:rsidR="00CC4A0A">
        <w:t xml:space="preserve">captures agreements for further simulations  on </w:t>
      </w:r>
      <w:r w:rsidR="00CC4A0A" w:rsidRPr="00CC4A0A">
        <w:t>A-MPR for band n68.</w:t>
      </w:r>
      <w:r w:rsidR="001B0709">
        <w:t xml:space="preserve"> It was agreed to re-run simulations with a certain duplex filter characteristic. This contribution provides simulations results</w:t>
      </w:r>
      <w:r w:rsidR="00D265F2">
        <w:t xml:space="preserve"> including the agreed duplex characteristic</w:t>
      </w:r>
      <w:r w:rsidR="001B0709">
        <w:t>.</w:t>
      </w:r>
    </w:p>
    <w:p w14:paraId="0BADAEBE" w14:textId="2B7C6D40" w:rsidR="00015CF0" w:rsidRDefault="008E7986" w:rsidP="00493FEF">
      <w:pPr>
        <w:pStyle w:val="Heading1"/>
        <w:ind w:left="0" w:firstLine="0"/>
      </w:pPr>
      <w:r>
        <w:t>2</w:t>
      </w:r>
      <w:r w:rsidR="006212AD">
        <w:t xml:space="preserve"> </w:t>
      </w:r>
      <w:r>
        <w:t xml:space="preserve"> </w:t>
      </w:r>
      <w:r w:rsidR="006212AD">
        <w:t>Discussion</w:t>
      </w:r>
    </w:p>
    <w:p w14:paraId="44B5BF73" w14:textId="77777777" w:rsidR="007628F7" w:rsidRDefault="007628F7" w:rsidP="007628F7">
      <w:pPr>
        <w:pStyle w:val="Heading5"/>
      </w:pPr>
      <w:r>
        <w:t>2.1 Simulation assumptions</w:t>
      </w:r>
    </w:p>
    <w:p w14:paraId="0B7E79F8" w14:textId="74473D3B" w:rsidR="007628F7" w:rsidRDefault="007628F7" w:rsidP="007628F7">
      <w:r>
        <w:t xml:space="preserve">The following assumptions and requirements for the simulations are </w:t>
      </w:r>
      <w:r w:rsidR="000527B4">
        <w:t>applied</w:t>
      </w:r>
      <w:r>
        <w:t>:</w:t>
      </w:r>
    </w:p>
    <w:p w14:paraId="0E19E036" w14:textId="594C5DCD" w:rsidR="007628F7" w:rsidRDefault="007628F7" w:rsidP="007628F7">
      <w:pPr>
        <w:pStyle w:val="ListParagraph"/>
        <w:numPr>
          <w:ilvl w:val="0"/>
          <w:numId w:val="9"/>
        </w:numPr>
      </w:pPr>
      <w:r>
        <w:t xml:space="preserve">Power Class </w:t>
      </w:r>
      <w:r w:rsidR="00536368">
        <w:t>3</w:t>
      </w:r>
    </w:p>
    <w:p w14:paraId="11BB252D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>NR Waveform</w:t>
      </w:r>
    </w:p>
    <w:p w14:paraId="538DF39B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 xml:space="preserve">Calibration: </w:t>
      </w:r>
      <w:r w:rsidRPr="00C9406B">
        <w:t>1dB MPR: DFT-s-OFDM QPSK 20MHz, 100RB</w:t>
      </w:r>
      <w:r>
        <w:t>0</w:t>
      </w:r>
    </w:p>
    <w:p w14:paraId="07C76D5C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>Carrier Leakage: 28dBc</w:t>
      </w:r>
    </w:p>
    <w:p w14:paraId="08BB130E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>Image: 28dBc</w:t>
      </w:r>
    </w:p>
    <w:p w14:paraId="0BD6AF25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>CIM3: 60dBc</w:t>
      </w:r>
    </w:p>
    <w:p w14:paraId="4609D49D" w14:textId="77777777" w:rsidR="007628F7" w:rsidRDefault="007628F7" w:rsidP="007628F7">
      <w:pPr>
        <w:pStyle w:val="ListParagraph"/>
        <w:numPr>
          <w:ilvl w:val="0"/>
          <w:numId w:val="9"/>
        </w:numPr>
      </w:pPr>
      <w:r>
        <w:t>CIM5: 70dBc</w:t>
      </w:r>
    </w:p>
    <w:p w14:paraId="28884DB1" w14:textId="2159AE55" w:rsidR="009B6EE6" w:rsidRDefault="0016634F" w:rsidP="00E216D7">
      <w:pPr>
        <w:pStyle w:val="ListParagraph"/>
        <w:numPr>
          <w:ilvl w:val="0"/>
          <w:numId w:val="9"/>
        </w:numPr>
      </w:pPr>
      <w:r>
        <w:t>Requirements from NS_2</w:t>
      </w:r>
      <w:r w:rsidR="00AD535A">
        <w:t>6 and NS_36</w:t>
      </w:r>
    </w:p>
    <w:p w14:paraId="32D71274" w14:textId="56DB95F1" w:rsidR="007628F7" w:rsidRDefault="007628F7" w:rsidP="007628F7">
      <w:pPr>
        <w:pStyle w:val="Heading5"/>
      </w:pPr>
      <w:r>
        <w:t>2.2 Simulation results</w:t>
      </w:r>
      <w:r w:rsidR="009117FC">
        <w:t xml:space="preserve"> for NS_26</w:t>
      </w:r>
    </w:p>
    <w:p w14:paraId="54E67D8B" w14:textId="34F6672D" w:rsidR="00046734" w:rsidRPr="00046734" w:rsidRDefault="00046734" w:rsidP="00046734">
      <w:r>
        <w:t xml:space="preserve">This section </w:t>
      </w:r>
      <w:r w:rsidR="00FD7EE6">
        <w:t>presents</w:t>
      </w:r>
      <w:r>
        <w:t xml:space="preserve"> the </w:t>
      </w:r>
      <w:r w:rsidR="007D71E1">
        <w:t xml:space="preserve">QPSK </w:t>
      </w:r>
      <w:r>
        <w:t xml:space="preserve">simulation results for </w:t>
      </w:r>
      <w:r w:rsidR="00DC467F">
        <w:t>5MHz, 10MHz and 15MHz channels.</w:t>
      </w:r>
    </w:p>
    <w:p w14:paraId="33327C4B" w14:textId="77777777" w:rsidR="007628F7" w:rsidRDefault="007628F7" w:rsidP="00E216D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9117FC" w14:paraId="37E412A1" w14:textId="77777777" w:rsidTr="009117FC">
        <w:tc>
          <w:tcPr>
            <w:tcW w:w="4815" w:type="dxa"/>
          </w:tcPr>
          <w:p w14:paraId="3E05ACA3" w14:textId="6CD2340B" w:rsidR="009117FC" w:rsidRDefault="00501FED" w:rsidP="00E216D7">
            <w:r w:rsidRPr="00501FED">
              <w:rPr>
                <w:noProof/>
              </w:rPr>
              <w:drawing>
                <wp:inline distT="0" distB="0" distL="0" distR="0" wp14:anchorId="5723688E" wp14:editId="35CBAB46">
                  <wp:extent cx="2624393" cy="2160000"/>
                  <wp:effectExtent l="0" t="0" r="5080" b="0"/>
                  <wp:docPr id="21191428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14282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393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7ABCCBD1" w14:textId="1DC3E1D5" w:rsidR="009117FC" w:rsidRDefault="00440B85" w:rsidP="00E216D7">
            <w:r w:rsidRPr="00440B85">
              <w:rPr>
                <w:noProof/>
              </w:rPr>
              <w:drawing>
                <wp:inline distT="0" distB="0" distL="0" distR="0" wp14:anchorId="7EBB6930" wp14:editId="232D625F">
                  <wp:extent cx="2685654" cy="2160000"/>
                  <wp:effectExtent l="0" t="0" r="0" b="0"/>
                  <wp:docPr id="9926471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64710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54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17FC" w14:paraId="75730730" w14:textId="77777777" w:rsidTr="009117FC">
        <w:tc>
          <w:tcPr>
            <w:tcW w:w="4815" w:type="dxa"/>
          </w:tcPr>
          <w:p w14:paraId="43AB6E26" w14:textId="267D6833" w:rsidR="009117FC" w:rsidRDefault="00501FED" w:rsidP="00E216D7">
            <w:r w:rsidRPr="00501FED">
              <w:rPr>
                <w:noProof/>
              </w:rPr>
              <w:lastRenderedPageBreak/>
              <w:drawing>
                <wp:inline distT="0" distB="0" distL="0" distR="0" wp14:anchorId="34133F19" wp14:editId="2D2EF8A6">
                  <wp:extent cx="2632355" cy="2160000"/>
                  <wp:effectExtent l="0" t="0" r="0" b="0"/>
                  <wp:docPr id="20214316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43165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355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22AD8278" w14:textId="6DDDB41C" w:rsidR="009117FC" w:rsidRDefault="00537FF3" w:rsidP="00E216D7">
            <w:r w:rsidRPr="00537FF3">
              <w:rPr>
                <w:noProof/>
              </w:rPr>
              <w:drawing>
                <wp:inline distT="0" distB="0" distL="0" distR="0" wp14:anchorId="6D537567" wp14:editId="266A6DCF">
                  <wp:extent cx="2632355" cy="2160000"/>
                  <wp:effectExtent l="0" t="0" r="0" b="0"/>
                  <wp:docPr id="19398472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84720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355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7FF3" w14:paraId="3F64D144" w14:textId="77777777" w:rsidTr="009117FC">
        <w:tc>
          <w:tcPr>
            <w:tcW w:w="4815" w:type="dxa"/>
          </w:tcPr>
          <w:p w14:paraId="179DBA77" w14:textId="033590B0" w:rsidR="00537FF3" w:rsidRPr="00537FF3" w:rsidRDefault="0091698F" w:rsidP="00E216D7">
            <w:r w:rsidRPr="0091698F">
              <w:rPr>
                <w:noProof/>
              </w:rPr>
              <w:drawing>
                <wp:inline distT="0" distB="0" distL="0" distR="0" wp14:anchorId="38FC7399" wp14:editId="37B5453E">
                  <wp:extent cx="2661966" cy="2160000"/>
                  <wp:effectExtent l="0" t="0" r="5080" b="0"/>
                  <wp:docPr id="11126163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61634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196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190712B1" w14:textId="5EF4C88B" w:rsidR="00537FF3" w:rsidRPr="00537FF3" w:rsidRDefault="00D150BB" w:rsidP="00E216D7">
            <w:r w:rsidRPr="00D150BB">
              <w:rPr>
                <w:noProof/>
              </w:rPr>
              <w:drawing>
                <wp:inline distT="0" distB="0" distL="0" distR="0" wp14:anchorId="6FBE555C" wp14:editId="60CE5EEE">
                  <wp:extent cx="2660946" cy="2160000"/>
                  <wp:effectExtent l="0" t="0" r="0" b="0"/>
                  <wp:docPr id="17637430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74303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094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9F997" w14:textId="31D080CB" w:rsidR="009B6EE6" w:rsidRDefault="000E37EF" w:rsidP="00AC5986">
      <w:pPr>
        <w:jc w:val="center"/>
      </w:pPr>
      <w:r>
        <w:t xml:space="preserve">Fig 1: </w:t>
      </w:r>
      <w:r w:rsidR="00AC5986">
        <w:t>Simulation results for NS_26</w:t>
      </w:r>
      <w:r>
        <w:t xml:space="preserve"> at lower band edge with QPSK modulation</w:t>
      </w:r>
    </w:p>
    <w:p w14:paraId="437C8904" w14:textId="69C7B053" w:rsidR="00016DBF" w:rsidRDefault="00AC5986" w:rsidP="000F3437">
      <w:pPr>
        <w:jc w:val="both"/>
      </w:pPr>
      <w:r>
        <w:t xml:space="preserve">To check whether A-MPR is needed for channels placed with a gap to the lower band edge we conducted simulations with a </w:t>
      </w:r>
      <w:r w:rsidR="00296B83">
        <w:t>gap</w:t>
      </w:r>
      <w:r>
        <w:t xml:space="preserve"> of CBW/2.</w:t>
      </w:r>
      <w:r w:rsidR="009A2E16">
        <w:t xml:space="preserve"> The 5MHz channel and the 10MHz channel do not require additional power back-off. The 15MHz channel required a</w:t>
      </w:r>
      <w:r w:rsidR="00296B83">
        <w:t xml:space="preserve"> larger gap of </w:t>
      </w:r>
      <w:r w:rsidR="009A2E16">
        <w:t xml:space="preserve"> </w:t>
      </w:r>
      <w:r w:rsidR="00296B83">
        <w:t>9</w:t>
      </w:r>
      <w:r w:rsidR="008A5A7B">
        <w:t>.7</w:t>
      </w:r>
      <w:r w:rsidR="00296B83">
        <w:t>MHz.</w:t>
      </w:r>
      <w:r w:rsidR="008A5A7B">
        <w:t xml:space="preserve"> </w:t>
      </w:r>
    </w:p>
    <w:p w14:paraId="62182A50" w14:textId="02812ABA" w:rsidR="0038076B" w:rsidRPr="0038076B" w:rsidRDefault="0038076B" w:rsidP="0038076B">
      <w:pPr>
        <w:jc w:val="center"/>
      </w:pPr>
      <w:r w:rsidRPr="0038076B">
        <w:t>Table 1</w:t>
      </w:r>
      <w:r w:rsidR="00D21D59">
        <w:t>: RB regions for NS_26</w:t>
      </w:r>
    </w:p>
    <w:tbl>
      <w:tblPr>
        <w:tblW w:w="81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1198"/>
        <w:gridCol w:w="2002"/>
        <w:gridCol w:w="1480"/>
        <w:gridCol w:w="2548"/>
        <w:gridCol w:w="900"/>
      </w:tblGrid>
      <w:tr w:rsidR="0038076B" w:rsidRPr="001D0283" w14:paraId="42E9C521" w14:textId="77777777" w:rsidTr="000B31C6">
        <w:trPr>
          <w:jc w:val="center"/>
        </w:trPr>
        <w:tc>
          <w:tcPr>
            <w:tcW w:w="1198" w:type="dxa"/>
            <w:tcBorders>
              <w:bottom w:val="nil"/>
            </w:tcBorders>
            <w:shd w:val="clear" w:color="auto" w:fill="auto"/>
          </w:tcPr>
          <w:p w14:paraId="5626E63B" w14:textId="77777777" w:rsidR="0038076B" w:rsidRPr="001D0283" w:rsidRDefault="0038076B" w:rsidP="000B31C6">
            <w:pPr>
              <w:pStyle w:val="TAH"/>
            </w:pPr>
            <w:r w:rsidRPr="001D0283">
              <w:t>Channel</w:t>
            </w:r>
            <w:r>
              <w:t xml:space="preserve"> </w:t>
            </w:r>
            <w:r w:rsidRPr="001D0283">
              <w:t>Bandwidth,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002" w:type="dxa"/>
            <w:tcBorders>
              <w:bottom w:val="nil"/>
            </w:tcBorders>
            <w:shd w:val="clear" w:color="auto" w:fill="auto"/>
          </w:tcPr>
          <w:p w14:paraId="2D5B3E3A" w14:textId="77777777" w:rsidR="0038076B" w:rsidRPr="001D0283" w:rsidRDefault="0038076B" w:rsidP="000B31C6">
            <w:pPr>
              <w:pStyle w:val="TAH"/>
            </w:pPr>
            <w:r w:rsidRPr="001D0283">
              <w:t>Carrier</w:t>
            </w:r>
            <w:r>
              <w:t xml:space="preserve"> </w:t>
            </w:r>
            <w:proofErr w:type="spellStart"/>
            <w:r w:rsidRPr="001D0283">
              <w:t>Center</w:t>
            </w:r>
            <w:proofErr w:type="spellEnd"/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4028" w:type="dxa"/>
            <w:gridSpan w:val="2"/>
          </w:tcPr>
          <w:p w14:paraId="206EF3EA" w14:textId="77777777" w:rsidR="0038076B" w:rsidRPr="001D0283" w:rsidRDefault="0038076B" w:rsidP="000B31C6">
            <w:pPr>
              <w:pStyle w:val="TAH"/>
            </w:pPr>
            <w:r w:rsidRPr="001D0283">
              <w:t>Regions</w:t>
            </w:r>
          </w:p>
        </w:tc>
        <w:tc>
          <w:tcPr>
            <w:tcW w:w="900" w:type="dxa"/>
            <w:tcBorders>
              <w:bottom w:val="nil"/>
            </w:tcBorders>
            <w:shd w:val="clear" w:color="auto" w:fill="auto"/>
          </w:tcPr>
          <w:p w14:paraId="5B901E5D" w14:textId="77777777" w:rsidR="0038076B" w:rsidRPr="001D0283" w:rsidRDefault="0038076B" w:rsidP="000B31C6">
            <w:pPr>
              <w:pStyle w:val="TAH"/>
            </w:pPr>
            <w:r w:rsidRPr="001D0283">
              <w:t>A-MPR</w:t>
            </w:r>
          </w:p>
        </w:tc>
      </w:tr>
      <w:tr w:rsidR="0038076B" w:rsidRPr="001D0283" w14:paraId="5C3D41EA" w14:textId="77777777" w:rsidTr="000B31C6">
        <w:trPr>
          <w:jc w:val="center"/>
        </w:trPr>
        <w:tc>
          <w:tcPr>
            <w:tcW w:w="1198" w:type="dxa"/>
            <w:tcBorders>
              <w:top w:val="nil"/>
            </w:tcBorders>
            <w:shd w:val="clear" w:color="auto" w:fill="auto"/>
          </w:tcPr>
          <w:p w14:paraId="1D3C59AF" w14:textId="77777777" w:rsidR="0038076B" w:rsidRPr="001D0283" w:rsidRDefault="0038076B" w:rsidP="000B31C6">
            <w:pPr>
              <w:pStyle w:val="TAH"/>
            </w:pPr>
          </w:p>
        </w:tc>
        <w:tc>
          <w:tcPr>
            <w:tcW w:w="2002" w:type="dxa"/>
            <w:tcBorders>
              <w:top w:val="nil"/>
            </w:tcBorders>
            <w:shd w:val="clear" w:color="auto" w:fill="auto"/>
          </w:tcPr>
          <w:p w14:paraId="2F49481F" w14:textId="77777777" w:rsidR="0038076B" w:rsidRPr="001D0283" w:rsidRDefault="0038076B" w:rsidP="000B31C6">
            <w:pPr>
              <w:pStyle w:val="TAH"/>
            </w:pPr>
          </w:p>
        </w:tc>
        <w:tc>
          <w:tcPr>
            <w:tcW w:w="1480" w:type="dxa"/>
          </w:tcPr>
          <w:p w14:paraId="296093EC" w14:textId="2AC844FB" w:rsidR="0038076B" w:rsidRPr="001D0283" w:rsidRDefault="0038076B" w:rsidP="000B31C6">
            <w:pPr>
              <w:pStyle w:val="TAH"/>
            </w:pPr>
            <w:r w:rsidRPr="001D0283">
              <w:t>RB</w:t>
            </w:r>
            <w:r w:rsidR="00377EF0">
              <w:rPr>
                <w:vertAlign w:val="subscript"/>
              </w:rPr>
              <w:t>start</w:t>
            </w:r>
            <w:r w:rsidRPr="001D0283">
              <w:t>*12*SCS</w:t>
            </w:r>
          </w:p>
          <w:p w14:paraId="79178339" w14:textId="77777777" w:rsidR="0038076B" w:rsidRPr="001D0283" w:rsidRDefault="0038076B" w:rsidP="000B31C6">
            <w:pPr>
              <w:pStyle w:val="TAH"/>
            </w:pPr>
            <w:r w:rsidRPr="001D0283">
              <w:t>MHz</w:t>
            </w:r>
          </w:p>
        </w:tc>
        <w:tc>
          <w:tcPr>
            <w:tcW w:w="2548" w:type="dxa"/>
          </w:tcPr>
          <w:p w14:paraId="16120E48" w14:textId="77777777" w:rsidR="0038076B" w:rsidRPr="001D0283" w:rsidRDefault="0038076B" w:rsidP="000B31C6">
            <w:pPr>
              <w:pStyle w:val="TAH"/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</w:p>
          <w:p w14:paraId="4DBA9B46" w14:textId="77777777" w:rsidR="0038076B" w:rsidRPr="001D0283" w:rsidRDefault="0038076B" w:rsidP="000B31C6">
            <w:pPr>
              <w:pStyle w:val="TAH"/>
            </w:pPr>
            <w:r w:rsidRPr="001D0283">
              <w:t>MHz</w:t>
            </w:r>
          </w:p>
        </w:tc>
        <w:tc>
          <w:tcPr>
            <w:tcW w:w="900" w:type="dxa"/>
            <w:tcBorders>
              <w:top w:val="nil"/>
            </w:tcBorders>
            <w:shd w:val="clear" w:color="auto" w:fill="auto"/>
          </w:tcPr>
          <w:p w14:paraId="0AE3B256" w14:textId="77777777" w:rsidR="0038076B" w:rsidRPr="001D0283" w:rsidRDefault="0038076B" w:rsidP="000B31C6">
            <w:pPr>
              <w:pStyle w:val="TAH"/>
            </w:pPr>
          </w:p>
        </w:tc>
      </w:tr>
      <w:tr w:rsidR="0038076B" w:rsidRPr="001D0283" w14:paraId="6347DCAF" w14:textId="77777777" w:rsidTr="000B31C6">
        <w:trPr>
          <w:jc w:val="center"/>
        </w:trPr>
        <w:tc>
          <w:tcPr>
            <w:tcW w:w="1198" w:type="dxa"/>
            <w:tcBorders>
              <w:bottom w:val="single" w:sz="4" w:space="0" w:color="auto"/>
            </w:tcBorders>
          </w:tcPr>
          <w:p w14:paraId="3516A273" w14:textId="4F59381A" w:rsidR="0038076B" w:rsidRPr="001D0283" w:rsidRDefault="0038076B" w:rsidP="000B31C6">
            <w:pPr>
              <w:pStyle w:val="TAC"/>
            </w:pPr>
            <w:r>
              <w:t xml:space="preserve">5 </w:t>
            </w:r>
            <w:r w:rsidRPr="001D0283">
              <w:t>MHz</w:t>
            </w: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14:paraId="4062D398" w14:textId="36910A9E" w:rsidR="0038076B" w:rsidRPr="00542011" w:rsidRDefault="00542011" w:rsidP="00542011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700.5 </w:t>
            </w:r>
            <w:r w:rsidR="0038076B"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="0038076B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="0038076B"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="0038076B"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="0038076B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="0038076B" w:rsidRPr="001D0283">
              <w:rPr>
                <w:rFonts w:cs="Arial"/>
              </w:rPr>
              <w:t>≤</w:t>
            </w:r>
            <w:r w:rsidR="0038076B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5.5</w:t>
            </w:r>
          </w:p>
        </w:tc>
        <w:tc>
          <w:tcPr>
            <w:tcW w:w="1480" w:type="dxa"/>
          </w:tcPr>
          <w:p w14:paraId="2A5C4271" w14:textId="15D59774" w:rsidR="0038076B" w:rsidRPr="001D0283" w:rsidRDefault="00A30F2D" w:rsidP="000B31C6">
            <w:pPr>
              <w:pStyle w:val="TAC"/>
            </w:pPr>
            <w:r w:rsidRPr="002E354B">
              <w:rPr>
                <w:bCs/>
              </w:rPr>
              <w:t>≤</w:t>
            </w:r>
            <w:r>
              <w:rPr>
                <w:bCs/>
              </w:rPr>
              <w:t>0.36</w:t>
            </w:r>
          </w:p>
        </w:tc>
        <w:tc>
          <w:tcPr>
            <w:tcW w:w="2548" w:type="dxa"/>
          </w:tcPr>
          <w:p w14:paraId="306DA2D2" w14:textId="25A31BB8" w:rsidR="0038076B" w:rsidRPr="001D0283" w:rsidRDefault="00A30F2D" w:rsidP="000B31C6">
            <w:pPr>
              <w:pStyle w:val="TAC"/>
            </w:pPr>
            <w:r>
              <w:rPr>
                <w:bCs/>
              </w:rPr>
              <w:t>&gt;</w:t>
            </w:r>
            <w:r w:rsidRPr="00FD1808">
              <w:rPr>
                <w:bCs/>
              </w:rPr>
              <w:t xml:space="preserve"> </w:t>
            </w:r>
            <w:r>
              <w:rPr>
                <w:bCs/>
              </w:rPr>
              <w:t>0</w:t>
            </w:r>
          </w:p>
        </w:tc>
        <w:tc>
          <w:tcPr>
            <w:tcW w:w="900" w:type="dxa"/>
          </w:tcPr>
          <w:p w14:paraId="790C2DD9" w14:textId="273F67D9" w:rsidR="0038076B" w:rsidRPr="001D0283" w:rsidRDefault="0038076B" w:rsidP="000B31C6">
            <w:pPr>
              <w:pStyle w:val="TAC"/>
            </w:pPr>
            <w:r w:rsidRPr="001D0283">
              <w:t>A</w:t>
            </w:r>
            <w:r w:rsidR="00D21D59">
              <w:t>1</w:t>
            </w:r>
          </w:p>
        </w:tc>
      </w:tr>
      <w:tr w:rsidR="0038076B" w:rsidRPr="001D0283" w14:paraId="58233124" w14:textId="77777777" w:rsidTr="000B31C6">
        <w:trPr>
          <w:jc w:val="center"/>
        </w:trPr>
        <w:tc>
          <w:tcPr>
            <w:tcW w:w="1198" w:type="dxa"/>
            <w:tcBorders>
              <w:bottom w:val="nil"/>
            </w:tcBorders>
            <w:shd w:val="clear" w:color="auto" w:fill="auto"/>
          </w:tcPr>
          <w:p w14:paraId="56EA1358" w14:textId="1039A674" w:rsidR="0038076B" w:rsidRPr="001D0283" w:rsidRDefault="0038076B" w:rsidP="000B31C6">
            <w:pPr>
              <w:pStyle w:val="TAC"/>
            </w:pPr>
            <w:r>
              <w:t xml:space="preserve">10 </w:t>
            </w:r>
            <w:r w:rsidRPr="001D0283">
              <w:t>MHz</w:t>
            </w:r>
          </w:p>
        </w:tc>
        <w:tc>
          <w:tcPr>
            <w:tcW w:w="2002" w:type="dxa"/>
            <w:tcBorders>
              <w:bottom w:val="nil"/>
            </w:tcBorders>
            <w:shd w:val="clear" w:color="auto" w:fill="auto"/>
          </w:tcPr>
          <w:p w14:paraId="6CF4F4C7" w14:textId="57ECD09A" w:rsidR="0038076B" w:rsidRPr="001D0283" w:rsidRDefault="002F1D14" w:rsidP="000B31C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703.0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3.0</w:t>
            </w:r>
          </w:p>
        </w:tc>
        <w:tc>
          <w:tcPr>
            <w:tcW w:w="1480" w:type="dxa"/>
          </w:tcPr>
          <w:p w14:paraId="0C5F6005" w14:textId="127F460B" w:rsidR="0038076B" w:rsidRPr="001D0283" w:rsidRDefault="00A30F2D" w:rsidP="000B31C6">
            <w:pPr>
              <w:pStyle w:val="TAC"/>
            </w:pPr>
            <w:r w:rsidRPr="002E354B">
              <w:rPr>
                <w:bCs/>
              </w:rPr>
              <w:t>≤</w:t>
            </w:r>
            <w:r w:rsidRPr="002E354B">
              <w:rPr>
                <w:lang w:val="en-US"/>
              </w:rPr>
              <w:t>2.16</w:t>
            </w:r>
          </w:p>
        </w:tc>
        <w:tc>
          <w:tcPr>
            <w:tcW w:w="2548" w:type="dxa"/>
          </w:tcPr>
          <w:p w14:paraId="41F35EAE" w14:textId="08990951" w:rsidR="0038076B" w:rsidRPr="001D0283" w:rsidRDefault="0038076B" w:rsidP="000B31C6">
            <w:pPr>
              <w:pStyle w:val="TAC"/>
            </w:pPr>
            <w:r w:rsidRPr="001D0283">
              <w:rPr>
                <w:rFonts w:cs="Arial"/>
              </w:rPr>
              <w:t>&gt;</w:t>
            </w:r>
            <w:r w:rsidR="000324D4"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0</w:t>
            </w:r>
          </w:p>
        </w:tc>
        <w:tc>
          <w:tcPr>
            <w:tcW w:w="900" w:type="dxa"/>
          </w:tcPr>
          <w:p w14:paraId="30842243" w14:textId="2F79DC62" w:rsidR="0038076B" w:rsidRPr="001D0283" w:rsidRDefault="0038076B" w:rsidP="000B31C6">
            <w:pPr>
              <w:pStyle w:val="TAC"/>
            </w:pPr>
            <w:r w:rsidRPr="001D0283">
              <w:t>A</w:t>
            </w:r>
            <w:r w:rsidR="00D21D59">
              <w:t>2</w:t>
            </w:r>
          </w:p>
        </w:tc>
      </w:tr>
      <w:tr w:rsidR="0038076B" w:rsidRPr="001D0283" w14:paraId="036523BE" w14:textId="77777777" w:rsidTr="0038076B">
        <w:trPr>
          <w:jc w:val="center"/>
        </w:trPr>
        <w:tc>
          <w:tcPr>
            <w:tcW w:w="11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37D5870" w14:textId="55DEC023" w:rsidR="0038076B" w:rsidRPr="001D0283" w:rsidRDefault="0038076B" w:rsidP="000B31C6">
            <w:pPr>
              <w:pStyle w:val="TAC"/>
            </w:pPr>
            <w:r>
              <w:t>15 MHz</w:t>
            </w:r>
          </w:p>
        </w:tc>
        <w:tc>
          <w:tcPr>
            <w:tcW w:w="20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AB679C8" w14:textId="6EACDA5D" w:rsidR="0038076B" w:rsidRPr="001D0283" w:rsidRDefault="003B7AEE" w:rsidP="000B31C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705.5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 w:rsidR="00A95124">
              <w:rPr>
                <w:rFonts w:eastAsia="MS PGothic" w:cs="Arial"/>
                <w:kern w:val="24"/>
                <w:szCs w:val="18"/>
                <w:lang w:val="en-US" w:eastAsia="ja-JP"/>
              </w:rPr>
              <w:t>0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.</w:t>
            </w:r>
            <w:r w:rsidR="00A95124">
              <w:rPr>
                <w:rFonts w:eastAsia="MS PGothic" w:cs="Arial"/>
                <w:kern w:val="24"/>
                <w:szCs w:val="18"/>
                <w:lang w:val="en-US" w:eastAsia="ja-JP"/>
              </w:rPr>
              <w:t>5</w:t>
            </w:r>
          </w:p>
        </w:tc>
        <w:tc>
          <w:tcPr>
            <w:tcW w:w="1480" w:type="dxa"/>
          </w:tcPr>
          <w:p w14:paraId="556AD73B" w14:textId="66F65539" w:rsidR="0038076B" w:rsidRPr="001D0283" w:rsidRDefault="00A30F2D" w:rsidP="000B31C6">
            <w:pPr>
              <w:pStyle w:val="TAC"/>
              <w:rPr>
                <w:rFonts w:cs="Arial"/>
              </w:rPr>
            </w:pPr>
            <w:r w:rsidRPr="002E354B">
              <w:rPr>
                <w:bCs/>
              </w:rPr>
              <w:t>≤</w:t>
            </w:r>
            <w:r w:rsidRPr="002E354B">
              <w:t>4.5</w:t>
            </w:r>
          </w:p>
        </w:tc>
        <w:tc>
          <w:tcPr>
            <w:tcW w:w="2548" w:type="dxa"/>
          </w:tcPr>
          <w:p w14:paraId="7ECFC9A6" w14:textId="2CDAF55D" w:rsidR="0038076B" w:rsidRPr="001D0283" w:rsidRDefault="00A30F2D" w:rsidP="000B31C6">
            <w:pPr>
              <w:pStyle w:val="TAC"/>
              <w:rPr>
                <w:rFonts w:cs="Arial"/>
              </w:rPr>
            </w:pPr>
            <w:r>
              <w:rPr>
                <w:bCs/>
              </w:rPr>
              <w:t>&gt;</w:t>
            </w:r>
            <w:r w:rsidRPr="00FD1808">
              <w:rPr>
                <w:bCs/>
              </w:rPr>
              <w:t xml:space="preserve"> </w:t>
            </w:r>
            <w:r>
              <w:rPr>
                <w:bCs/>
              </w:rPr>
              <w:t>0</w:t>
            </w:r>
          </w:p>
        </w:tc>
        <w:tc>
          <w:tcPr>
            <w:tcW w:w="900" w:type="dxa"/>
          </w:tcPr>
          <w:p w14:paraId="0477CFA2" w14:textId="3605DA21" w:rsidR="0038076B" w:rsidRPr="001D0283" w:rsidRDefault="00D21D59" w:rsidP="000B31C6">
            <w:pPr>
              <w:pStyle w:val="TAC"/>
            </w:pPr>
            <w:r w:rsidRPr="001D0283">
              <w:t>A</w:t>
            </w:r>
            <w:r>
              <w:t>2</w:t>
            </w:r>
          </w:p>
        </w:tc>
      </w:tr>
    </w:tbl>
    <w:p w14:paraId="602DD788" w14:textId="77777777" w:rsidR="00E25110" w:rsidRDefault="00E25110" w:rsidP="00E25110"/>
    <w:p w14:paraId="31A4B97A" w14:textId="07E17598" w:rsidR="00A30F2D" w:rsidRPr="007C3738" w:rsidRDefault="00A30F2D" w:rsidP="00A30F2D">
      <w:pPr>
        <w:pStyle w:val="TH"/>
        <w:rPr>
          <w:rFonts w:ascii="Times New Roman" w:hAnsi="Times New Roman"/>
          <w:b w:val="0"/>
          <w:bCs/>
        </w:rPr>
      </w:pPr>
      <w:r w:rsidRPr="007C3738">
        <w:rPr>
          <w:rFonts w:ascii="Times New Roman" w:hAnsi="Times New Roman"/>
          <w:b w:val="0"/>
          <w:bCs/>
        </w:rPr>
        <w:lastRenderedPageBreak/>
        <w:t xml:space="preserve">Table </w:t>
      </w:r>
      <w:r w:rsidR="00D21D59" w:rsidRPr="007C3738">
        <w:rPr>
          <w:rFonts w:ascii="Times New Roman" w:hAnsi="Times New Roman"/>
          <w:b w:val="0"/>
          <w:bCs/>
        </w:rPr>
        <w:t>2: A-MPR for NS_26</w:t>
      </w:r>
    </w:p>
    <w:tbl>
      <w:tblPr>
        <w:tblW w:w="2240" w:type="pct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820"/>
        <w:gridCol w:w="1201"/>
        <w:gridCol w:w="1125"/>
        <w:gridCol w:w="1169"/>
      </w:tblGrid>
      <w:tr w:rsidR="001412E0" w:rsidRPr="001D0283" w14:paraId="45BB60EC" w14:textId="77777777" w:rsidTr="00D21D59">
        <w:trPr>
          <w:jc w:val="center"/>
        </w:trPr>
        <w:tc>
          <w:tcPr>
            <w:tcW w:w="234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C4F38" w14:textId="77777777" w:rsidR="001412E0" w:rsidRPr="001D0283" w:rsidRDefault="001412E0" w:rsidP="000B31C6">
            <w:pPr>
              <w:pStyle w:val="TAH"/>
            </w:pPr>
            <w:r w:rsidRPr="001D0283">
              <w:t>Modulation/Waveform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7DF47" w14:textId="341BACA0" w:rsidR="001412E0" w:rsidRPr="001D0283" w:rsidRDefault="001412E0" w:rsidP="000B31C6">
            <w:pPr>
              <w:pStyle w:val="TAH"/>
            </w:pPr>
            <w:r w:rsidRPr="001D0283">
              <w:t>A</w:t>
            </w:r>
            <w:r w:rsidR="00D21D59">
              <w:t>1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D68A7" w14:textId="17AF2A08" w:rsidR="001412E0" w:rsidRPr="001D0283" w:rsidRDefault="001412E0" w:rsidP="000B31C6">
            <w:pPr>
              <w:pStyle w:val="TAH"/>
            </w:pPr>
            <w:r w:rsidRPr="001D0283">
              <w:t>A</w:t>
            </w:r>
            <w:r w:rsidR="00D21D59">
              <w:t>2</w:t>
            </w:r>
          </w:p>
        </w:tc>
      </w:tr>
      <w:tr w:rsidR="001412E0" w:rsidRPr="001D0283" w14:paraId="5A8BD0D7" w14:textId="77777777" w:rsidTr="00D21D59">
        <w:trPr>
          <w:jc w:val="center"/>
        </w:trPr>
        <w:tc>
          <w:tcPr>
            <w:tcW w:w="234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206A4" w14:textId="77777777" w:rsidR="001412E0" w:rsidRPr="001D0283" w:rsidRDefault="001412E0" w:rsidP="000B31C6">
            <w:pPr>
              <w:pStyle w:val="TAH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5914D" w14:textId="37AE6258" w:rsidR="001412E0" w:rsidRPr="001D0283" w:rsidRDefault="001412E0" w:rsidP="000B31C6">
            <w:pPr>
              <w:pStyle w:val="TAH"/>
            </w:pPr>
            <w:r w:rsidRPr="001D0283">
              <w:t>Outer</w:t>
            </w:r>
            <w:r w:rsidR="00D21D59">
              <w:t>/Inner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41B01" w14:textId="77777777" w:rsidR="001412E0" w:rsidRPr="001D0283" w:rsidRDefault="001412E0" w:rsidP="000B31C6">
            <w:pPr>
              <w:pStyle w:val="TAH"/>
            </w:pPr>
            <w:r w:rsidRPr="001D0283">
              <w:t>Outer/Inner</w:t>
            </w:r>
          </w:p>
        </w:tc>
      </w:tr>
      <w:tr w:rsidR="001412E0" w:rsidRPr="001D0283" w14:paraId="6A909C4D" w14:textId="77777777" w:rsidTr="00D21D59">
        <w:trPr>
          <w:jc w:val="center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7C191" w14:textId="77777777" w:rsidR="001412E0" w:rsidRPr="001D0283" w:rsidRDefault="001412E0" w:rsidP="000B31C6">
            <w:pPr>
              <w:pStyle w:val="TAC"/>
            </w:pPr>
            <w:r w:rsidRPr="001D0283">
              <w:t>DFT-s-OFDM</w:t>
            </w: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0299C03" w14:textId="77777777" w:rsidR="001412E0" w:rsidRPr="001D0283" w:rsidRDefault="001412E0" w:rsidP="000B31C6">
            <w:pPr>
              <w:pStyle w:val="TAC"/>
            </w:pP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52EBBE" w14:textId="1A1087A8" w:rsidR="001412E0" w:rsidRPr="001D0283" w:rsidRDefault="001412E0" w:rsidP="000B31C6">
            <w:pPr>
              <w:pStyle w:val="TAC"/>
            </w:pPr>
            <w:r>
              <w:t>2.0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AAAE5" w14:textId="5BC6096C" w:rsidR="001412E0" w:rsidRPr="001D0283" w:rsidRDefault="001412E0" w:rsidP="000B31C6">
            <w:pPr>
              <w:pStyle w:val="TAC"/>
            </w:pPr>
            <w:r>
              <w:t>4.0</w:t>
            </w:r>
          </w:p>
        </w:tc>
      </w:tr>
      <w:tr w:rsidR="001412E0" w:rsidRPr="001D0283" w14:paraId="51248FBF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C92876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82225AF" w14:textId="77777777" w:rsidR="001412E0" w:rsidRPr="001D0283" w:rsidRDefault="001412E0" w:rsidP="000B31C6">
            <w:pPr>
              <w:pStyle w:val="TAC"/>
            </w:pPr>
            <w:r w:rsidRPr="001D0283">
              <w:t>QPSK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0C9D38" w14:textId="77E1E51B" w:rsidR="001412E0" w:rsidRPr="001D0283" w:rsidRDefault="001412E0" w:rsidP="000B31C6">
            <w:pPr>
              <w:pStyle w:val="TAC"/>
            </w:pPr>
            <w:r>
              <w:t>2.5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81D5F" w14:textId="16ADECC2" w:rsidR="001412E0" w:rsidRPr="001D0283" w:rsidRDefault="001412E0" w:rsidP="000B31C6">
            <w:pPr>
              <w:pStyle w:val="TAC"/>
            </w:pPr>
            <w:r>
              <w:t>4.5</w:t>
            </w:r>
          </w:p>
        </w:tc>
      </w:tr>
      <w:tr w:rsidR="001412E0" w:rsidRPr="001D0283" w14:paraId="69AD5FBD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AB8568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929934B" w14:textId="77777777" w:rsidR="001412E0" w:rsidRPr="001D0283" w:rsidRDefault="001412E0" w:rsidP="000B31C6">
            <w:pPr>
              <w:pStyle w:val="TAC"/>
            </w:pP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0453AE" w14:textId="6FD3E46B" w:rsidR="001412E0" w:rsidRPr="001D0283" w:rsidRDefault="001412E0" w:rsidP="000B31C6">
            <w:pPr>
              <w:pStyle w:val="TAC"/>
            </w:pPr>
            <w:r>
              <w:t>3.0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B03DC" w14:textId="3A2E671A" w:rsidR="001412E0" w:rsidRPr="001D0283" w:rsidRDefault="001412E0" w:rsidP="000B31C6">
            <w:pPr>
              <w:pStyle w:val="TAC"/>
            </w:pPr>
            <w:r>
              <w:t>5.0</w:t>
            </w:r>
          </w:p>
        </w:tc>
      </w:tr>
      <w:tr w:rsidR="001412E0" w:rsidRPr="001D0283" w14:paraId="346DC657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B3ED171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F5B896" w14:textId="77777777" w:rsidR="001412E0" w:rsidRPr="001D0283" w:rsidRDefault="001412E0" w:rsidP="000B31C6">
            <w:pPr>
              <w:pStyle w:val="TAC"/>
            </w:pP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B738D8" w14:textId="77777777" w:rsidR="001412E0" w:rsidRPr="001D0283" w:rsidRDefault="001412E0" w:rsidP="000B31C6">
            <w:pPr>
              <w:pStyle w:val="TAC"/>
            </w:pPr>
            <w:r w:rsidRPr="001D0283">
              <w:t>4.5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C94F3" w14:textId="47C01B07" w:rsidR="001412E0" w:rsidRPr="001D0283" w:rsidRDefault="001412E0" w:rsidP="000B31C6">
            <w:pPr>
              <w:pStyle w:val="TAC"/>
            </w:pPr>
            <w:r>
              <w:t>5.0</w:t>
            </w:r>
          </w:p>
        </w:tc>
      </w:tr>
      <w:tr w:rsidR="001412E0" w:rsidRPr="001D0283" w14:paraId="72DEBA9A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ED989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BCC461F" w14:textId="77777777" w:rsidR="001412E0" w:rsidRPr="001D0283" w:rsidRDefault="001412E0" w:rsidP="000B31C6">
            <w:pPr>
              <w:pStyle w:val="TAC"/>
            </w:pP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AAD593" w14:textId="463742EC" w:rsidR="001412E0" w:rsidRPr="001D0283" w:rsidRDefault="001412E0" w:rsidP="000B31C6">
            <w:pPr>
              <w:pStyle w:val="TAC"/>
            </w:pPr>
            <w:r>
              <w:t>4.5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38BB" w14:textId="3BCE97DC" w:rsidR="001412E0" w:rsidRPr="001D0283" w:rsidRDefault="001412E0" w:rsidP="000B31C6">
            <w:pPr>
              <w:pStyle w:val="TAC"/>
            </w:pPr>
            <w:r>
              <w:t>5.0</w:t>
            </w:r>
          </w:p>
        </w:tc>
      </w:tr>
      <w:tr w:rsidR="001412E0" w:rsidRPr="001D0283" w14:paraId="15495471" w14:textId="77777777" w:rsidTr="00D21D59">
        <w:trPr>
          <w:jc w:val="center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9A911" w14:textId="77777777" w:rsidR="001412E0" w:rsidRPr="001D0283" w:rsidRDefault="001412E0" w:rsidP="000B31C6">
            <w:pPr>
              <w:pStyle w:val="TAC"/>
            </w:pPr>
            <w:r w:rsidRPr="001D0283">
              <w:t>CP-OFDM</w:t>
            </w: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8C7EC6F" w14:textId="77777777" w:rsidR="001412E0" w:rsidRPr="001D0283" w:rsidRDefault="001412E0" w:rsidP="000B31C6">
            <w:pPr>
              <w:pStyle w:val="TAC"/>
            </w:pPr>
            <w:r w:rsidRPr="001D0283">
              <w:t>QPSK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C63072" w14:textId="4191BA01" w:rsidR="001412E0" w:rsidRPr="001D0283" w:rsidRDefault="001412E0" w:rsidP="000B31C6">
            <w:pPr>
              <w:pStyle w:val="TAC"/>
            </w:pPr>
            <w:r>
              <w:t>3.5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D6241" w14:textId="75CF7B71" w:rsidR="001412E0" w:rsidRPr="001D0283" w:rsidRDefault="001412E0" w:rsidP="000B31C6">
            <w:pPr>
              <w:pStyle w:val="TAC"/>
            </w:pPr>
            <w:r>
              <w:t>6.0</w:t>
            </w:r>
          </w:p>
        </w:tc>
      </w:tr>
      <w:tr w:rsidR="001412E0" w:rsidRPr="001D0283" w14:paraId="0AD3BD2E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392BC6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15111A9" w14:textId="77777777" w:rsidR="001412E0" w:rsidRPr="001D0283" w:rsidRDefault="001412E0" w:rsidP="000B31C6">
            <w:pPr>
              <w:pStyle w:val="TAC"/>
            </w:pP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1F6C36" w14:textId="7F1C5630" w:rsidR="001412E0" w:rsidRPr="001D0283" w:rsidRDefault="001412E0" w:rsidP="000B31C6">
            <w:pPr>
              <w:pStyle w:val="TAC"/>
            </w:pPr>
            <w:r>
              <w:t>3.5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7626F" w14:textId="0F63DC0D" w:rsidR="001412E0" w:rsidRPr="001D0283" w:rsidRDefault="001412E0" w:rsidP="000B31C6">
            <w:pPr>
              <w:pStyle w:val="TAC"/>
            </w:pPr>
            <w:r>
              <w:t>6.0</w:t>
            </w:r>
          </w:p>
        </w:tc>
      </w:tr>
      <w:tr w:rsidR="001412E0" w:rsidRPr="001D0283" w14:paraId="335A784C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0D35DF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DD893A4" w14:textId="77777777" w:rsidR="001412E0" w:rsidRPr="001D0283" w:rsidRDefault="001412E0" w:rsidP="000B31C6">
            <w:pPr>
              <w:pStyle w:val="TAC"/>
            </w:pP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A4B625" w14:textId="4F594413" w:rsidR="001412E0" w:rsidRPr="001D0283" w:rsidRDefault="001412E0" w:rsidP="000B31C6">
            <w:pPr>
              <w:pStyle w:val="TAC"/>
            </w:pPr>
            <w:r>
              <w:t>3.5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C92CB" w14:textId="4FEE7376" w:rsidR="001412E0" w:rsidRPr="001D0283" w:rsidRDefault="001412E0" w:rsidP="000B31C6">
            <w:pPr>
              <w:pStyle w:val="TAC"/>
            </w:pPr>
            <w:r>
              <w:t>6.0</w:t>
            </w:r>
          </w:p>
        </w:tc>
      </w:tr>
      <w:tr w:rsidR="001412E0" w:rsidRPr="001D0283" w14:paraId="1CD03124" w14:textId="77777777" w:rsidTr="00D21D59">
        <w:trPr>
          <w:jc w:val="center"/>
        </w:trPr>
        <w:tc>
          <w:tcPr>
            <w:tcW w:w="94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5BA40" w14:textId="77777777" w:rsidR="001412E0" w:rsidRPr="001D0283" w:rsidRDefault="001412E0" w:rsidP="000B31C6">
            <w:pPr>
              <w:pStyle w:val="TAC"/>
            </w:pPr>
          </w:p>
        </w:tc>
        <w:tc>
          <w:tcPr>
            <w:tcW w:w="139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C86FD65" w14:textId="77777777" w:rsidR="001412E0" w:rsidRPr="001D0283" w:rsidRDefault="001412E0" w:rsidP="000B31C6">
            <w:pPr>
              <w:pStyle w:val="TAC"/>
            </w:pP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30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B3E4DB" w14:textId="59D925DF" w:rsidR="001412E0" w:rsidRPr="001D0283" w:rsidRDefault="001412E0" w:rsidP="000B31C6">
            <w:pPr>
              <w:pStyle w:val="TAC"/>
            </w:pPr>
            <w:r>
              <w:t>6.5</w:t>
            </w:r>
          </w:p>
        </w:tc>
        <w:tc>
          <w:tcPr>
            <w:tcW w:w="13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F853D" w14:textId="0D891773" w:rsidR="001412E0" w:rsidRPr="001D0283" w:rsidRDefault="001412E0" w:rsidP="000B31C6">
            <w:pPr>
              <w:pStyle w:val="TAC"/>
            </w:pPr>
            <w:r>
              <w:t>6.</w:t>
            </w:r>
            <w:r w:rsidR="005501A0">
              <w:t>5</w:t>
            </w:r>
          </w:p>
        </w:tc>
      </w:tr>
    </w:tbl>
    <w:p w14:paraId="25D8F8BC" w14:textId="77777777" w:rsidR="00E25110" w:rsidRDefault="00E25110" w:rsidP="00E25110"/>
    <w:p w14:paraId="57C6072C" w14:textId="77777777" w:rsidR="00B208BC" w:rsidRDefault="00B208BC" w:rsidP="00B208BC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59"/>
        <w:gridCol w:w="3176"/>
        <w:gridCol w:w="3096"/>
      </w:tblGrid>
      <w:tr w:rsidR="00A73108" w14:paraId="60D42911" w14:textId="77777777" w:rsidTr="00BD43FE">
        <w:tc>
          <w:tcPr>
            <w:tcW w:w="3359" w:type="dxa"/>
          </w:tcPr>
          <w:p w14:paraId="630E1672" w14:textId="546D497D" w:rsidR="00B208BC" w:rsidRDefault="00A73108" w:rsidP="00BD43FE">
            <w:pPr>
              <w:jc w:val="center"/>
            </w:pPr>
            <w:r w:rsidRPr="00A73108">
              <w:rPr>
                <w:noProof/>
              </w:rPr>
              <w:drawing>
                <wp:inline distT="0" distB="0" distL="0" distR="0" wp14:anchorId="7FA91AB2" wp14:editId="2786A012">
                  <wp:extent cx="1828800" cy="1655588"/>
                  <wp:effectExtent l="0" t="0" r="0" b="0"/>
                  <wp:docPr id="18011840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18403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5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6" w:type="dxa"/>
          </w:tcPr>
          <w:p w14:paraId="2E801019" w14:textId="1C997C37" w:rsidR="00B208BC" w:rsidRDefault="00A73108" w:rsidP="00BD43FE">
            <w:pPr>
              <w:jc w:val="center"/>
            </w:pPr>
            <w:r w:rsidRPr="00A73108">
              <w:rPr>
                <w:noProof/>
              </w:rPr>
              <w:drawing>
                <wp:inline distT="0" distB="0" distL="0" distR="0" wp14:anchorId="473F04A6" wp14:editId="002C11A5">
                  <wp:extent cx="1828800" cy="1636716"/>
                  <wp:effectExtent l="0" t="0" r="0" b="1905"/>
                  <wp:docPr id="2771110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11108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36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01F64C27" w14:textId="299E37FA" w:rsidR="00B208BC" w:rsidRPr="006B59F9" w:rsidRDefault="00A74307" w:rsidP="00BD43FE">
            <w:pPr>
              <w:jc w:val="center"/>
            </w:pPr>
            <w:r w:rsidRPr="00A74307">
              <w:rPr>
                <w:noProof/>
              </w:rPr>
              <w:drawing>
                <wp:inline distT="0" distB="0" distL="0" distR="0" wp14:anchorId="35D64D62" wp14:editId="629EF290">
                  <wp:extent cx="1828800" cy="1677761"/>
                  <wp:effectExtent l="0" t="0" r="0" b="0"/>
                  <wp:docPr id="2117556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5563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77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385429" w14:textId="1E48CD12" w:rsidR="00B208BC" w:rsidRDefault="00B208BC" w:rsidP="00B208BC">
      <w:pPr>
        <w:jc w:val="center"/>
      </w:pPr>
      <w:r>
        <w:t xml:space="preserve">Fig </w:t>
      </w:r>
      <w:r w:rsidR="00A810D0">
        <w:t>2</w:t>
      </w:r>
      <w:r>
        <w:t>: NS_26 RB allocations regions</w:t>
      </w:r>
    </w:p>
    <w:p w14:paraId="77F3047C" w14:textId="77777777" w:rsidR="000C60A0" w:rsidRDefault="000C60A0" w:rsidP="00BE133C"/>
    <w:p w14:paraId="031B52E1" w14:textId="09858370" w:rsidR="001D53FD" w:rsidRPr="001D53FD" w:rsidRDefault="001D53FD" w:rsidP="00BE133C">
      <w:pPr>
        <w:rPr>
          <w:i/>
          <w:iCs/>
        </w:rPr>
      </w:pPr>
      <w:r w:rsidRPr="001D53FD">
        <w:rPr>
          <w:b/>
          <w:bCs/>
        </w:rPr>
        <w:t>Proposal 1:</w:t>
      </w:r>
      <w:r>
        <w:t xml:space="preserve"> </w:t>
      </w:r>
      <w:r w:rsidRPr="001D53FD">
        <w:rPr>
          <w:i/>
          <w:iCs/>
        </w:rPr>
        <w:t>Consider Table 1 and Table 2 when specifying RB regions and A-MPR for NS_26</w:t>
      </w:r>
    </w:p>
    <w:p w14:paraId="5BA78257" w14:textId="0A90694B" w:rsidR="00846C7D" w:rsidRDefault="00846C7D" w:rsidP="00846C7D">
      <w:pPr>
        <w:pStyle w:val="Heading5"/>
      </w:pPr>
      <w:r>
        <w:t>2.3 Simulation results for NS_36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2534C1" w14:paraId="30E90985" w14:textId="77777777" w:rsidTr="002534C1">
        <w:tc>
          <w:tcPr>
            <w:tcW w:w="4815" w:type="dxa"/>
          </w:tcPr>
          <w:p w14:paraId="7083DCF5" w14:textId="6C01CCA8" w:rsidR="002534C1" w:rsidRDefault="00AE728D" w:rsidP="00BE133C">
            <w:pPr>
              <w:jc w:val="center"/>
            </w:pPr>
            <w:r w:rsidRPr="00AE728D">
              <w:rPr>
                <w:noProof/>
              </w:rPr>
              <w:drawing>
                <wp:inline distT="0" distB="0" distL="0" distR="0" wp14:anchorId="1C153082" wp14:editId="7BA2ED1D">
                  <wp:extent cx="2743200" cy="2253231"/>
                  <wp:effectExtent l="0" t="0" r="0" b="0"/>
                  <wp:docPr id="8702645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26450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53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0DC09A38" w14:textId="5F7D633F" w:rsidR="002534C1" w:rsidRDefault="00B85806" w:rsidP="00BE133C">
            <w:pPr>
              <w:jc w:val="center"/>
            </w:pPr>
            <w:r w:rsidRPr="00B85806">
              <w:rPr>
                <w:noProof/>
              </w:rPr>
              <w:drawing>
                <wp:inline distT="0" distB="0" distL="0" distR="0" wp14:anchorId="68555A13" wp14:editId="09D2387A">
                  <wp:extent cx="2743200" cy="2251524"/>
                  <wp:effectExtent l="0" t="0" r="0" b="0"/>
                  <wp:docPr id="7414805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48053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51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755" w14:paraId="7910C81B" w14:textId="77777777" w:rsidTr="002534C1">
        <w:tc>
          <w:tcPr>
            <w:tcW w:w="4815" w:type="dxa"/>
          </w:tcPr>
          <w:p w14:paraId="781D0A81" w14:textId="460BEF11" w:rsidR="00DF3755" w:rsidRPr="00DF3755" w:rsidRDefault="008B4BDF" w:rsidP="00BE133C">
            <w:pPr>
              <w:jc w:val="center"/>
            </w:pPr>
            <w:r w:rsidRPr="008B4BDF">
              <w:rPr>
                <w:noProof/>
              </w:rPr>
              <w:lastRenderedPageBreak/>
              <w:drawing>
                <wp:inline distT="0" distB="0" distL="0" distR="0" wp14:anchorId="52DF42C1" wp14:editId="78AFD4EE">
                  <wp:extent cx="2743200" cy="2240142"/>
                  <wp:effectExtent l="0" t="0" r="0" b="0"/>
                  <wp:docPr id="17274377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437747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40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0D2900CF" w14:textId="7974349A" w:rsidR="00DF3755" w:rsidRPr="00D47DEA" w:rsidRDefault="001B4744" w:rsidP="00BE133C">
            <w:pPr>
              <w:jc w:val="center"/>
            </w:pPr>
            <w:r w:rsidRPr="001B4744">
              <w:rPr>
                <w:noProof/>
              </w:rPr>
              <w:drawing>
                <wp:inline distT="0" distB="0" distL="0" distR="0" wp14:anchorId="7A12E470" wp14:editId="76583EE2">
                  <wp:extent cx="2743200" cy="2225916"/>
                  <wp:effectExtent l="0" t="0" r="0" b="0"/>
                  <wp:docPr id="19496466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964661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25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1E15" w14:paraId="30B6309C" w14:textId="77777777" w:rsidTr="002534C1">
        <w:tc>
          <w:tcPr>
            <w:tcW w:w="4815" w:type="dxa"/>
          </w:tcPr>
          <w:p w14:paraId="29855D98" w14:textId="1B608120" w:rsidR="00DA1E15" w:rsidRPr="00DA1E15" w:rsidRDefault="001B4744" w:rsidP="00BE133C">
            <w:pPr>
              <w:jc w:val="center"/>
            </w:pPr>
            <w:r w:rsidRPr="001B4744">
              <w:rPr>
                <w:noProof/>
              </w:rPr>
              <w:drawing>
                <wp:inline distT="0" distB="0" distL="0" distR="0" wp14:anchorId="604675B9" wp14:editId="63F3AE1E">
                  <wp:extent cx="2743200" cy="2228761"/>
                  <wp:effectExtent l="0" t="0" r="0" b="0"/>
                  <wp:docPr id="2125333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33315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28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7C6458F9" w14:textId="0147EBD6" w:rsidR="00DA1E15" w:rsidRPr="00DA1E15" w:rsidRDefault="00825820" w:rsidP="00BE133C">
            <w:pPr>
              <w:jc w:val="center"/>
            </w:pPr>
            <w:r w:rsidRPr="00825820">
              <w:rPr>
                <w:noProof/>
              </w:rPr>
              <w:drawing>
                <wp:inline distT="0" distB="0" distL="0" distR="0" wp14:anchorId="3F2F1EF9" wp14:editId="7B668EB6">
                  <wp:extent cx="2743200" cy="2237582"/>
                  <wp:effectExtent l="0" t="0" r="0" b="0"/>
                  <wp:docPr id="8085420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54202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37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4904A4" w14:textId="1C3DFE7F" w:rsidR="002534C1" w:rsidRDefault="002534C1" w:rsidP="002534C1">
      <w:pPr>
        <w:jc w:val="center"/>
      </w:pPr>
      <w:r>
        <w:t xml:space="preserve">Fig </w:t>
      </w:r>
      <w:r w:rsidR="00113674">
        <w:t>3</w:t>
      </w:r>
      <w:r>
        <w:t>: Simulation results for NS_36 at lower band edge with QPSK modulation</w:t>
      </w:r>
    </w:p>
    <w:p w14:paraId="191FAE3B" w14:textId="16090E43" w:rsidR="00113674" w:rsidRPr="0038076B" w:rsidRDefault="00113674" w:rsidP="00113674">
      <w:pPr>
        <w:jc w:val="center"/>
      </w:pPr>
      <w:r w:rsidRPr="0038076B">
        <w:t xml:space="preserve">Table </w:t>
      </w:r>
      <w:r>
        <w:t>3: RB regions for NS_26</w:t>
      </w:r>
    </w:p>
    <w:tbl>
      <w:tblPr>
        <w:tblW w:w="90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1350"/>
        <w:gridCol w:w="1890"/>
        <w:gridCol w:w="1525"/>
        <w:gridCol w:w="3335"/>
        <w:gridCol w:w="990"/>
      </w:tblGrid>
      <w:tr w:rsidR="00113674" w:rsidRPr="001D0283" w14:paraId="49B809CD" w14:textId="77777777" w:rsidTr="00113674">
        <w:trPr>
          <w:jc w:val="center"/>
        </w:trPr>
        <w:tc>
          <w:tcPr>
            <w:tcW w:w="1350" w:type="dxa"/>
            <w:tcBorders>
              <w:bottom w:val="nil"/>
            </w:tcBorders>
            <w:shd w:val="clear" w:color="auto" w:fill="auto"/>
          </w:tcPr>
          <w:p w14:paraId="6F6BBF42" w14:textId="77777777" w:rsidR="00113674" w:rsidRPr="001D0283" w:rsidRDefault="00113674" w:rsidP="000B31C6">
            <w:pPr>
              <w:pStyle w:val="TAH"/>
            </w:pPr>
            <w:r w:rsidRPr="001D0283">
              <w:t>Channel</w:t>
            </w:r>
            <w:r>
              <w:t xml:space="preserve"> </w:t>
            </w:r>
            <w:r w:rsidRPr="001D0283">
              <w:t>Bandwidth,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1890" w:type="dxa"/>
            <w:tcBorders>
              <w:bottom w:val="nil"/>
            </w:tcBorders>
            <w:shd w:val="clear" w:color="auto" w:fill="auto"/>
          </w:tcPr>
          <w:p w14:paraId="13953F2A" w14:textId="77777777" w:rsidR="00113674" w:rsidRPr="001D0283" w:rsidRDefault="00113674" w:rsidP="000B31C6">
            <w:pPr>
              <w:pStyle w:val="TAH"/>
            </w:pPr>
            <w:r w:rsidRPr="001D0283">
              <w:t>Carrier</w:t>
            </w:r>
            <w:r>
              <w:t xml:space="preserve"> </w:t>
            </w:r>
            <w:proofErr w:type="spellStart"/>
            <w:r w:rsidRPr="001D0283">
              <w:t>Center</w:t>
            </w:r>
            <w:proofErr w:type="spellEnd"/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4860" w:type="dxa"/>
            <w:gridSpan w:val="2"/>
          </w:tcPr>
          <w:p w14:paraId="5FA4EF38" w14:textId="77777777" w:rsidR="00113674" w:rsidRPr="001D0283" w:rsidRDefault="00113674" w:rsidP="000B31C6">
            <w:pPr>
              <w:pStyle w:val="TAH"/>
            </w:pPr>
            <w:r w:rsidRPr="001D0283">
              <w:t>Regions</w:t>
            </w: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557A23B0" w14:textId="77777777" w:rsidR="00113674" w:rsidRPr="001D0283" w:rsidRDefault="00113674" w:rsidP="000B31C6">
            <w:pPr>
              <w:pStyle w:val="TAH"/>
            </w:pPr>
            <w:r w:rsidRPr="001D0283">
              <w:t>A-MPR</w:t>
            </w:r>
          </w:p>
        </w:tc>
      </w:tr>
      <w:tr w:rsidR="00113674" w:rsidRPr="001D0283" w14:paraId="1543EA0E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45CE8C5" w14:textId="77777777" w:rsidR="00113674" w:rsidRPr="001D0283" w:rsidRDefault="00113674" w:rsidP="000B31C6">
            <w:pPr>
              <w:pStyle w:val="TAH"/>
            </w:pPr>
          </w:p>
        </w:tc>
        <w:tc>
          <w:tcPr>
            <w:tcW w:w="189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B5AAB99" w14:textId="77777777" w:rsidR="00113674" w:rsidRPr="001D0283" w:rsidRDefault="00113674" w:rsidP="000B31C6">
            <w:pPr>
              <w:pStyle w:val="TAH"/>
            </w:pPr>
          </w:p>
        </w:tc>
        <w:tc>
          <w:tcPr>
            <w:tcW w:w="1525" w:type="dxa"/>
          </w:tcPr>
          <w:p w14:paraId="10760B37" w14:textId="77777777" w:rsidR="00113674" w:rsidRPr="001D0283" w:rsidRDefault="00113674" w:rsidP="000B31C6">
            <w:pPr>
              <w:pStyle w:val="TAH"/>
            </w:pPr>
            <w:r w:rsidRPr="001D0283">
              <w:t>RB</w:t>
            </w:r>
            <w:r>
              <w:rPr>
                <w:vertAlign w:val="subscript"/>
              </w:rPr>
              <w:t>start</w:t>
            </w:r>
            <w:r w:rsidRPr="001D0283">
              <w:t>*12*SCS</w:t>
            </w:r>
          </w:p>
          <w:p w14:paraId="1B98EF69" w14:textId="77777777" w:rsidR="00113674" w:rsidRPr="001D0283" w:rsidRDefault="00113674" w:rsidP="000B31C6">
            <w:pPr>
              <w:pStyle w:val="TAH"/>
            </w:pPr>
            <w:r w:rsidRPr="001D0283">
              <w:t>MHz</w:t>
            </w:r>
          </w:p>
        </w:tc>
        <w:tc>
          <w:tcPr>
            <w:tcW w:w="3335" w:type="dxa"/>
          </w:tcPr>
          <w:p w14:paraId="55254BFC" w14:textId="77777777" w:rsidR="00113674" w:rsidRPr="001D0283" w:rsidRDefault="00113674" w:rsidP="000B31C6">
            <w:pPr>
              <w:pStyle w:val="TAH"/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</w:p>
          <w:p w14:paraId="12E0EF45" w14:textId="77777777" w:rsidR="00113674" w:rsidRPr="001D0283" w:rsidRDefault="00113674" w:rsidP="000B31C6">
            <w:pPr>
              <w:pStyle w:val="TAH"/>
            </w:pPr>
            <w:r w:rsidRPr="001D0283">
              <w:t>MHz</w:t>
            </w:r>
          </w:p>
        </w:tc>
        <w:tc>
          <w:tcPr>
            <w:tcW w:w="990" w:type="dxa"/>
            <w:tcBorders>
              <w:top w:val="nil"/>
            </w:tcBorders>
            <w:shd w:val="clear" w:color="auto" w:fill="auto"/>
          </w:tcPr>
          <w:p w14:paraId="5A47F30C" w14:textId="77777777" w:rsidR="00113674" w:rsidRPr="001D0283" w:rsidRDefault="00113674" w:rsidP="000B31C6">
            <w:pPr>
              <w:pStyle w:val="TAH"/>
            </w:pPr>
          </w:p>
        </w:tc>
      </w:tr>
      <w:tr w:rsidR="00113674" w:rsidRPr="001D0283" w14:paraId="1E461BBE" w14:textId="77777777" w:rsidTr="00113674">
        <w:trPr>
          <w:jc w:val="center"/>
        </w:trPr>
        <w:tc>
          <w:tcPr>
            <w:tcW w:w="1350" w:type="dxa"/>
            <w:tcBorders>
              <w:bottom w:val="nil"/>
            </w:tcBorders>
          </w:tcPr>
          <w:p w14:paraId="6976D4A1" w14:textId="77777777" w:rsidR="00113674" w:rsidRPr="001D0283" w:rsidRDefault="00113674" w:rsidP="000B31C6">
            <w:pPr>
              <w:pStyle w:val="TAC"/>
            </w:pPr>
            <w:r>
              <w:t xml:space="preserve">5 </w:t>
            </w:r>
            <w:r w:rsidRPr="001D0283">
              <w:t>MHz</w:t>
            </w:r>
          </w:p>
        </w:tc>
        <w:tc>
          <w:tcPr>
            <w:tcW w:w="1890" w:type="dxa"/>
            <w:tcBorders>
              <w:bottom w:val="nil"/>
            </w:tcBorders>
          </w:tcPr>
          <w:p w14:paraId="0EC81183" w14:textId="77777777" w:rsidR="00113674" w:rsidRPr="00542011" w:rsidRDefault="00113674" w:rsidP="000B31C6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700.5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5.5</w:t>
            </w:r>
          </w:p>
        </w:tc>
        <w:tc>
          <w:tcPr>
            <w:tcW w:w="1525" w:type="dxa"/>
          </w:tcPr>
          <w:p w14:paraId="2C548D15" w14:textId="64D672FA" w:rsidR="00113674" w:rsidRPr="001D0283" w:rsidRDefault="00113674" w:rsidP="000B31C6">
            <w:pPr>
              <w:pStyle w:val="TAC"/>
            </w:pPr>
            <w:r w:rsidRPr="002E354B">
              <w:rPr>
                <w:bCs/>
              </w:rPr>
              <w:t>≤</w:t>
            </w:r>
            <w:r w:rsidRPr="00EF406B">
              <w:t>1.08</w:t>
            </w:r>
          </w:p>
        </w:tc>
        <w:tc>
          <w:tcPr>
            <w:tcW w:w="3335" w:type="dxa"/>
          </w:tcPr>
          <w:p w14:paraId="42B524D6" w14:textId="77777777" w:rsidR="00113674" w:rsidRPr="001D0283" w:rsidRDefault="00113674" w:rsidP="000B31C6">
            <w:pPr>
              <w:pStyle w:val="TAC"/>
            </w:pPr>
            <w:r>
              <w:rPr>
                <w:bCs/>
              </w:rPr>
              <w:t>&gt;</w:t>
            </w:r>
            <w:r w:rsidRPr="00FD1808">
              <w:rPr>
                <w:bCs/>
              </w:rPr>
              <w:t xml:space="preserve"> </w:t>
            </w:r>
            <w:r>
              <w:rPr>
                <w:bCs/>
              </w:rPr>
              <w:t>0</w:t>
            </w:r>
          </w:p>
        </w:tc>
        <w:tc>
          <w:tcPr>
            <w:tcW w:w="990" w:type="dxa"/>
          </w:tcPr>
          <w:p w14:paraId="3A530726" w14:textId="77777777" w:rsidR="00113674" w:rsidRPr="001D0283" w:rsidRDefault="00113674" w:rsidP="000B31C6">
            <w:pPr>
              <w:pStyle w:val="TAC"/>
            </w:pPr>
            <w:r w:rsidRPr="001D0283">
              <w:t>A</w:t>
            </w:r>
            <w:r>
              <w:t>1</w:t>
            </w:r>
          </w:p>
        </w:tc>
      </w:tr>
      <w:tr w:rsidR="00113674" w:rsidRPr="001D0283" w14:paraId="327C08E8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</w:tcPr>
          <w:p w14:paraId="009E1B7B" w14:textId="77777777" w:rsidR="00113674" w:rsidRDefault="00113674" w:rsidP="000B31C6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single" w:sz="4" w:space="0" w:color="auto"/>
            </w:tcBorders>
          </w:tcPr>
          <w:p w14:paraId="4C90E206" w14:textId="77777777" w:rsidR="00113674" w:rsidRDefault="00113674" w:rsidP="000B31C6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6D3BDDB0" w14:textId="5B6E77E2" w:rsidR="00113674" w:rsidRPr="002E354B" w:rsidRDefault="00113674" w:rsidP="000B31C6">
            <w:pPr>
              <w:pStyle w:val="TAC"/>
              <w:rPr>
                <w:bCs/>
              </w:rPr>
            </w:pPr>
            <w:r>
              <w:rPr>
                <w:bCs/>
              </w:rPr>
              <w:t>&gt;</w:t>
            </w:r>
            <w:r w:rsidRPr="00EF406B">
              <w:t>1.08</w:t>
            </w:r>
          </w:p>
        </w:tc>
        <w:tc>
          <w:tcPr>
            <w:tcW w:w="3335" w:type="dxa"/>
          </w:tcPr>
          <w:p w14:paraId="2CB4A89E" w14:textId="464267A2" w:rsidR="00113674" w:rsidRDefault="00113674" w:rsidP="000B31C6">
            <w:pPr>
              <w:pStyle w:val="TAC"/>
              <w:rPr>
                <w:bCs/>
              </w:rPr>
            </w:pPr>
            <w:r w:rsidRPr="004D3F0B">
              <w:t xml:space="preserve">≥ </w:t>
            </w:r>
            <w:r w:rsidRPr="00AE0567">
              <w:t>1.8</w:t>
            </w:r>
          </w:p>
        </w:tc>
        <w:tc>
          <w:tcPr>
            <w:tcW w:w="990" w:type="dxa"/>
          </w:tcPr>
          <w:p w14:paraId="29B57CA8" w14:textId="6B26657A" w:rsidR="00113674" w:rsidRPr="001D0283" w:rsidRDefault="00113674" w:rsidP="000B31C6">
            <w:pPr>
              <w:pStyle w:val="TAC"/>
            </w:pPr>
            <w:r>
              <w:t>A2</w:t>
            </w:r>
          </w:p>
        </w:tc>
      </w:tr>
      <w:tr w:rsidR="00113674" w:rsidRPr="001D0283" w14:paraId="42BE555F" w14:textId="77777777" w:rsidTr="00113674">
        <w:trPr>
          <w:jc w:val="center"/>
        </w:trPr>
        <w:tc>
          <w:tcPr>
            <w:tcW w:w="1350" w:type="dxa"/>
            <w:tcBorders>
              <w:bottom w:val="nil"/>
            </w:tcBorders>
            <w:shd w:val="clear" w:color="auto" w:fill="auto"/>
          </w:tcPr>
          <w:p w14:paraId="02A300D3" w14:textId="77777777" w:rsidR="00113674" w:rsidRPr="001D0283" w:rsidRDefault="00113674" w:rsidP="00113674">
            <w:pPr>
              <w:pStyle w:val="TAC"/>
            </w:pPr>
            <w:r>
              <w:t xml:space="preserve">10 </w:t>
            </w:r>
            <w:r w:rsidRPr="001D0283">
              <w:t>MHz</w:t>
            </w:r>
          </w:p>
        </w:tc>
        <w:tc>
          <w:tcPr>
            <w:tcW w:w="1890" w:type="dxa"/>
            <w:tcBorders>
              <w:bottom w:val="nil"/>
            </w:tcBorders>
            <w:shd w:val="clear" w:color="auto" w:fill="auto"/>
          </w:tcPr>
          <w:p w14:paraId="426345FD" w14:textId="77777777" w:rsidR="00113674" w:rsidRPr="001D0283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703.0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3.0</w:t>
            </w:r>
          </w:p>
        </w:tc>
        <w:tc>
          <w:tcPr>
            <w:tcW w:w="1525" w:type="dxa"/>
          </w:tcPr>
          <w:p w14:paraId="7580E29C" w14:textId="41EF83A1" w:rsidR="00113674" w:rsidRPr="001D0283" w:rsidRDefault="00113674" w:rsidP="00113674">
            <w:pPr>
              <w:pStyle w:val="TAC"/>
            </w:pPr>
            <w:r w:rsidRPr="002E354B">
              <w:rPr>
                <w:bCs/>
              </w:rPr>
              <w:t>≤</w:t>
            </w:r>
            <w:r w:rsidRPr="00DD5FCC">
              <w:t>2.16</w:t>
            </w:r>
          </w:p>
        </w:tc>
        <w:tc>
          <w:tcPr>
            <w:tcW w:w="3335" w:type="dxa"/>
          </w:tcPr>
          <w:p w14:paraId="6C827A7F" w14:textId="77777777" w:rsidR="00113674" w:rsidRPr="001D0283" w:rsidRDefault="00113674" w:rsidP="00113674">
            <w:pPr>
              <w:pStyle w:val="TAC"/>
            </w:pPr>
            <w:r w:rsidRPr="001D0283">
              <w:rPr>
                <w:rFonts w:cs="Arial"/>
              </w:rPr>
              <w:t>&gt;0</w:t>
            </w:r>
          </w:p>
        </w:tc>
        <w:tc>
          <w:tcPr>
            <w:tcW w:w="990" w:type="dxa"/>
          </w:tcPr>
          <w:p w14:paraId="64A255B1" w14:textId="45643E03" w:rsidR="00113674" w:rsidRPr="001D0283" w:rsidRDefault="002B285B" w:rsidP="00113674">
            <w:pPr>
              <w:pStyle w:val="TAC"/>
            </w:pPr>
            <w:r>
              <w:t>A3</w:t>
            </w:r>
          </w:p>
        </w:tc>
      </w:tr>
      <w:tr w:rsidR="00113674" w:rsidRPr="001D0283" w14:paraId="2E25FE76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2104376B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nil"/>
            </w:tcBorders>
            <w:shd w:val="clear" w:color="auto" w:fill="auto"/>
          </w:tcPr>
          <w:p w14:paraId="39CEBDDE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4B56B7C1" w14:textId="029FCB43" w:rsidR="00113674" w:rsidRPr="002E354B" w:rsidRDefault="00113674" w:rsidP="00113674">
            <w:pPr>
              <w:pStyle w:val="TAC"/>
              <w:rPr>
                <w:bCs/>
              </w:rPr>
            </w:pPr>
            <w:r>
              <w:rPr>
                <w:bCs/>
              </w:rPr>
              <w:t>&gt;</w:t>
            </w:r>
            <w:r w:rsidRPr="00DD5FCC">
              <w:t>2.16</w:t>
            </w:r>
          </w:p>
        </w:tc>
        <w:tc>
          <w:tcPr>
            <w:tcW w:w="3335" w:type="dxa"/>
          </w:tcPr>
          <w:p w14:paraId="58D4333D" w14:textId="318EBC3B" w:rsidR="00113674" w:rsidRPr="001D0283" w:rsidRDefault="00113674" w:rsidP="00113674">
            <w:pPr>
              <w:pStyle w:val="TAC"/>
              <w:rPr>
                <w:rFonts w:cs="Arial"/>
              </w:rPr>
            </w:pPr>
            <w:r w:rsidRPr="004D3F0B">
              <w:t xml:space="preserve">≥ </w:t>
            </w:r>
            <w:r>
              <w:t xml:space="preserve"> </w:t>
            </w:r>
            <w:r w:rsidRPr="00DD5FCC">
              <w:t>3.96</w:t>
            </w:r>
            <w:r>
              <w:t xml:space="preserve"> + (RB</w:t>
            </w:r>
            <w:r w:rsidRPr="00902DC5">
              <w:rPr>
                <w:vertAlign w:val="subscript"/>
              </w:rPr>
              <w:t>start</w:t>
            </w:r>
            <w:r w:rsidRPr="00DD5FCC">
              <w:t xml:space="preserve">*12*SCS </w:t>
            </w:r>
            <w:r>
              <w:t>-</w:t>
            </w:r>
            <w:r w:rsidRPr="00DD5FCC">
              <w:t>2.34</w:t>
            </w:r>
            <w:r>
              <w:t>MHz)</w:t>
            </w:r>
          </w:p>
        </w:tc>
        <w:tc>
          <w:tcPr>
            <w:tcW w:w="990" w:type="dxa"/>
          </w:tcPr>
          <w:p w14:paraId="5FBE99FA" w14:textId="2AA1E549" w:rsidR="00113674" w:rsidRPr="001D0283" w:rsidRDefault="002B285B" w:rsidP="00113674">
            <w:pPr>
              <w:pStyle w:val="TAC"/>
            </w:pPr>
            <w:r>
              <w:t>A4</w:t>
            </w:r>
          </w:p>
        </w:tc>
      </w:tr>
      <w:tr w:rsidR="00113674" w:rsidRPr="001D0283" w14:paraId="53A5A1CC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54532FB9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nil"/>
            </w:tcBorders>
            <w:shd w:val="clear" w:color="auto" w:fill="auto"/>
          </w:tcPr>
          <w:p w14:paraId="165A9D95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0B4D795A" w14:textId="77777777" w:rsidR="00113674" w:rsidRPr="00113674" w:rsidRDefault="00113674" w:rsidP="00113674">
            <w:pPr>
              <w:pStyle w:val="TAC"/>
              <w:rPr>
                <w:bCs/>
              </w:rPr>
            </w:pPr>
            <w:r w:rsidRPr="00113674">
              <w:rPr>
                <w:bCs/>
              </w:rPr>
              <w:t>&gt;2.16,</w:t>
            </w:r>
          </w:p>
          <w:p w14:paraId="2D5C1AA6" w14:textId="3635192F" w:rsidR="00113674" w:rsidRPr="002E354B" w:rsidRDefault="00113674" w:rsidP="00113674">
            <w:pPr>
              <w:pStyle w:val="TAC"/>
              <w:rPr>
                <w:bCs/>
              </w:rPr>
            </w:pPr>
            <w:r w:rsidRPr="00113674">
              <w:rPr>
                <w:bCs/>
              </w:rPr>
              <w:t>≤4.32</w:t>
            </w:r>
          </w:p>
        </w:tc>
        <w:tc>
          <w:tcPr>
            <w:tcW w:w="3335" w:type="dxa"/>
          </w:tcPr>
          <w:p w14:paraId="3669F424" w14:textId="77605A20" w:rsidR="00113674" w:rsidRDefault="00113674" w:rsidP="00113674">
            <w:pPr>
              <w:pStyle w:val="TAL"/>
            </w:pPr>
            <w:r w:rsidRPr="004D3F0B">
              <w:t xml:space="preserve">≥ </w:t>
            </w:r>
            <w:r>
              <w:t xml:space="preserve"> 1.8 + ceil((RB</w:t>
            </w:r>
            <w:r w:rsidRPr="00902DC5">
              <w:rPr>
                <w:vertAlign w:val="subscript"/>
              </w:rPr>
              <w:t>start</w:t>
            </w:r>
            <w:r w:rsidRPr="00DD5FCC">
              <w:t xml:space="preserve">*12*SCS </w:t>
            </w:r>
            <w:r>
              <w:t xml:space="preserve">-2.34)/2) </w:t>
            </w:r>
          </w:p>
          <w:p w14:paraId="41770AA7" w14:textId="19C7DBBA" w:rsidR="00113674" w:rsidRDefault="00113674" w:rsidP="00113674">
            <w:pPr>
              <w:pStyle w:val="TAC"/>
              <w:rPr>
                <w:bCs/>
              </w:rPr>
            </w:pPr>
            <w:r>
              <w:t>&lt;</w:t>
            </w:r>
            <w:r w:rsidRPr="004D3F0B">
              <w:t xml:space="preserve"> </w:t>
            </w:r>
            <w:r>
              <w:t xml:space="preserve"> 3.96 + (RB</w:t>
            </w:r>
            <w:r w:rsidRPr="00902DC5">
              <w:rPr>
                <w:vertAlign w:val="subscript"/>
              </w:rPr>
              <w:t>start</w:t>
            </w:r>
            <w:r w:rsidRPr="00DD5FCC">
              <w:t xml:space="preserve">*12*SCS </w:t>
            </w:r>
            <w:r>
              <w:t>-2.34)</w:t>
            </w:r>
          </w:p>
        </w:tc>
        <w:tc>
          <w:tcPr>
            <w:tcW w:w="990" w:type="dxa"/>
          </w:tcPr>
          <w:p w14:paraId="0EE072ED" w14:textId="56874DEF" w:rsidR="00113674" w:rsidRPr="001D0283" w:rsidRDefault="008248B3" w:rsidP="00113674">
            <w:pPr>
              <w:pStyle w:val="TAC"/>
            </w:pPr>
            <w:r>
              <w:t>A5</w:t>
            </w:r>
          </w:p>
        </w:tc>
      </w:tr>
      <w:tr w:rsidR="00113674" w:rsidRPr="001D0283" w14:paraId="35739F45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8FC4DD7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242F6A4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1DFCBAA3" w14:textId="2FB1FB66" w:rsidR="00113674" w:rsidRPr="00113674" w:rsidRDefault="00113674" w:rsidP="00113674">
            <w:pPr>
              <w:pStyle w:val="TAC"/>
              <w:rPr>
                <w:bCs/>
              </w:rPr>
            </w:pPr>
            <w:r>
              <w:t>&gt;</w:t>
            </w:r>
            <w:r w:rsidRPr="00DD5FCC">
              <w:t>4.32</w:t>
            </w:r>
          </w:p>
        </w:tc>
        <w:tc>
          <w:tcPr>
            <w:tcW w:w="3335" w:type="dxa"/>
          </w:tcPr>
          <w:p w14:paraId="0390B684" w14:textId="445FFBC8" w:rsidR="00113674" w:rsidRDefault="00113674" w:rsidP="00113674">
            <w:pPr>
              <w:pStyle w:val="TAC"/>
              <w:rPr>
                <w:bCs/>
              </w:rPr>
            </w:pPr>
            <w:r w:rsidRPr="004D3F0B">
              <w:t xml:space="preserve">≥ </w:t>
            </w:r>
            <w:r>
              <w:t xml:space="preserve"> 2.88 - (RB</w:t>
            </w:r>
            <w:r w:rsidRPr="00902DC5">
              <w:rPr>
                <w:vertAlign w:val="subscript"/>
              </w:rPr>
              <w:t>start</w:t>
            </w:r>
            <w:r w:rsidRPr="00DD5FCC">
              <w:t xml:space="preserve">*12*SCS </w:t>
            </w:r>
            <w:r>
              <w:t>-4.32)</w:t>
            </w:r>
          </w:p>
        </w:tc>
        <w:tc>
          <w:tcPr>
            <w:tcW w:w="990" w:type="dxa"/>
          </w:tcPr>
          <w:p w14:paraId="61B69B60" w14:textId="00579211" w:rsidR="00113674" w:rsidRPr="001D0283" w:rsidRDefault="008248B3" w:rsidP="00113674">
            <w:pPr>
              <w:pStyle w:val="TAC"/>
            </w:pPr>
            <w:r>
              <w:t>A6</w:t>
            </w:r>
          </w:p>
        </w:tc>
      </w:tr>
      <w:tr w:rsidR="00113674" w:rsidRPr="001D0283" w14:paraId="6B6E39FD" w14:textId="77777777" w:rsidTr="00113674">
        <w:trPr>
          <w:jc w:val="center"/>
        </w:trPr>
        <w:tc>
          <w:tcPr>
            <w:tcW w:w="135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E1C32F3" w14:textId="4ACD212B" w:rsidR="00113674" w:rsidRDefault="00113674" w:rsidP="00113674">
            <w:pPr>
              <w:pStyle w:val="TAC"/>
            </w:pPr>
            <w:r>
              <w:t>15 MHz</w:t>
            </w:r>
          </w:p>
        </w:tc>
        <w:tc>
          <w:tcPr>
            <w:tcW w:w="1890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ADB5AC9" w14:textId="6C5BE620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705.5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1D0283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42011">
              <w:rPr>
                <w:rFonts w:eastAsia="MS PGothic" w:cs="Arial"/>
                <w:kern w:val="24"/>
                <w:szCs w:val="18"/>
                <w:lang w:val="en-US" w:eastAsia="ja-JP"/>
              </w:rPr>
              <w:t>72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0.5</w:t>
            </w:r>
          </w:p>
        </w:tc>
        <w:tc>
          <w:tcPr>
            <w:tcW w:w="1525" w:type="dxa"/>
          </w:tcPr>
          <w:p w14:paraId="0C36A7F1" w14:textId="5FF406AA" w:rsidR="00113674" w:rsidRDefault="00113674" w:rsidP="00113674">
            <w:pPr>
              <w:pStyle w:val="TAC"/>
            </w:pPr>
            <w:r w:rsidRPr="002E354B">
              <w:rPr>
                <w:bCs/>
              </w:rPr>
              <w:t>≤</w:t>
            </w:r>
            <w:r>
              <w:rPr>
                <w:bCs/>
              </w:rPr>
              <w:t>4.14</w:t>
            </w:r>
          </w:p>
        </w:tc>
        <w:tc>
          <w:tcPr>
            <w:tcW w:w="3335" w:type="dxa"/>
          </w:tcPr>
          <w:p w14:paraId="27D570A4" w14:textId="6A0476D1" w:rsidR="00113674" w:rsidRPr="004D3F0B" w:rsidRDefault="00113674" w:rsidP="00113674">
            <w:pPr>
              <w:pStyle w:val="TAC"/>
            </w:pPr>
            <w:r>
              <w:t>&gt; 0</w:t>
            </w:r>
          </w:p>
        </w:tc>
        <w:tc>
          <w:tcPr>
            <w:tcW w:w="990" w:type="dxa"/>
          </w:tcPr>
          <w:p w14:paraId="424EFDDF" w14:textId="01A32E11" w:rsidR="00113674" w:rsidRPr="001D0283" w:rsidRDefault="00435F0E" w:rsidP="00113674">
            <w:pPr>
              <w:pStyle w:val="TAC"/>
            </w:pPr>
            <w:r>
              <w:t>A3</w:t>
            </w:r>
          </w:p>
        </w:tc>
      </w:tr>
      <w:tr w:rsidR="00113674" w:rsidRPr="001D0283" w14:paraId="6EEE015D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676B0DA6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nil"/>
            </w:tcBorders>
            <w:shd w:val="clear" w:color="auto" w:fill="auto"/>
          </w:tcPr>
          <w:p w14:paraId="10F77E9C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01C0F055" w14:textId="741E1B83" w:rsidR="00113674" w:rsidRDefault="00113674" w:rsidP="00113674">
            <w:pPr>
              <w:pStyle w:val="TAC"/>
            </w:pPr>
            <w:r>
              <w:rPr>
                <w:bCs/>
              </w:rPr>
              <w:t>&gt;4.14</w:t>
            </w:r>
          </w:p>
        </w:tc>
        <w:tc>
          <w:tcPr>
            <w:tcW w:w="3335" w:type="dxa"/>
          </w:tcPr>
          <w:p w14:paraId="61D08F32" w14:textId="1B318C7B" w:rsidR="00113674" w:rsidRPr="004D3F0B" w:rsidRDefault="00113674" w:rsidP="00113674">
            <w:pPr>
              <w:pStyle w:val="TAC"/>
            </w:pPr>
            <w:r w:rsidRPr="004D3F0B">
              <w:t xml:space="preserve">≥ </w:t>
            </w:r>
            <w:r>
              <w:t xml:space="preserve"> 6.3 + (RB</w:t>
            </w:r>
            <w:r w:rsidRPr="00902DC5">
              <w:rPr>
                <w:vertAlign w:val="subscript"/>
              </w:rPr>
              <w:t>start</w:t>
            </w:r>
            <w:r w:rsidRPr="00DD5FCC">
              <w:t xml:space="preserve">*12*SCS </w:t>
            </w:r>
            <w:r>
              <w:t>-4.14)</w:t>
            </w:r>
          </w:p>
        </w:tc>
        <w:tc>
          <w:tcPr>
            <w:tcW w:w="990" w:type="dxa"/>
          </w:tcPr>
          <w:p w14:paraId="1912525A" w14:textId="44C33480" w:rsidR="00113674" w:rsidRPr="001D0283" w:rsidRDefault="00435F0E" w:rsidP="00113674">
            <w:pPr>
              <w:pStyle w:val="TAC"/>
            </w:pPr>
            <w:r>
              <w:t>A1</w:t>
            </w:r>
          </w:p>
        </w:tc>
      </w:tr>
      <w:tr w:rsidR="00113674" w:rsidRPr="001D0283" w14:paraId="4A74BE4A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nil"/>
            </w:tcBorders>
            <w:shd w:val="clear" w:color="auto" w:fill="auto"/>
          </w:tcPr>
          <w:p w14:paraId="597900E1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nil"/>
            </w:tcBorders>
            <w:shd w:val="clear" w:color="auto" w:fill="auto"/>
          </w:tcPr>
          <w:p w14:paraId="122392D1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0CA7441F" w14:textId="77777777" w:rsidR="00113674" w:rsidRPr="00113674" w:rsidRDefault="00113674" w:rsidP="00113674">
            <w:pPr>
              <w:pStyle w:val="TAC"/>
              <w:rPr>
                <w:bCs/>
              </w:rPr>
            </w:pPr>
            <w:r w:rsidRPr="00113674">
              <w:rPr>
                <w:bCs/>
              </w:rPr>
              <w:t>&gt;4.14,</w:t>
            </w:r>
          </w:p>
          <w:p w14:paraId="79C41A56" w14:textId="07ED0C97" w:rsidR="00113674" w:rsidRDefault="00113674" w:rsidP="00113674">
            <w:pPr>
              <w:pStyle w:val="TAC"/>
              <w:rPr>
                <w:bCs/>
              </w:rPr>
            </w:pPr>
            <w:r w:rsidRPr="00113674">
              <w:rPr>
                <w:bCs/>
              </w:rPr>
              <w:t>≤ 7.2</w:t>
            </w:r>
          </w:p>
        </w:tc>
        <w:tc>
          <w:tcPr>
            <w:tcW w:w="3335" w:type="dxa"/>
          </w:tcPr>
          <w:p w14:paraId="5B92BF08" w14:textId="77777777" w:rsidR="00113674" w:rsidRPr="00113674" w:rsidRDefault="00113674" w:rsidP="00113674">
            <w:pPr>
              <w:pStyle w:val="TAC"/>
            </w:pPr>
            <w:r w:rsidRPr="00113674">
              <w:t>≥  2.34 + ceil((RB</w:t>
            </w:r>
            <w:r w:rsidRPr="00113674">
              <w:rPr>
                <w:vertAlign w:val="subscript"/>
              </w:rPr>
              <w:t>start</w:t>
            </w:r>
            <w:r w:rsidRPr="00113674">
              <w:t>-4.14)/2) and</w:t>
            </w:r>
          </w:p>
          <w:p w14:paraId="73336135" w14:textId="27B77C7C" w:rsidR="00113674" w:rsidRPr="004D3F0B" w:rsidRDefault="00113674" w:rsidP="00113674">
            <w:pPr>
              <w:pStyle w:val="TAC"/>
            </w:pPr>
            <w:r w:rsidRPr="00113674">
              <w:t>&lt;  6.3 + (RB</w:t>
            </w:r>
            <w:r w:rsidRPr="00113674">
              <w:rPr>
                <w:vertAlign w:val="subscript"/>
              </w:rPr>
              <w:t>start</w:t>
            </w:r>
            <w:r w:rsidRPr="00113674">
              <w:t>*12*SCS -4.14)</w:t>
            </w:r>
          </w:p>
        </w:tc>
        <w:tc>
          <w:tcPr>
            <w:tcW w:w="990" w:type="dxa"/>
          </w:tcPr>
          <w:p w14:paraId="152513C9" w14:textId="7FE793E9" w:rsidR="00113674" w:rsidRPr="001D0283" w:rsidRDefault="001E3A62" w:rsidP="00113674">
            <w:pPr>
              <w:pStyle w:val="TAC"/>
            </w:pPr>
            <w:r>
              <w:t>A5</w:t>
            </w:r>
          </w:p>
        </w:tc>
      </w:tr>
      <w:tr w:rsidR="00113674" w:rsidRPr="001D0283" w14:paraId="4FA51DBC" w14:textId="77777777" w:rsidTr="00113674">
        <w:trPr>
          <w:jc w:val="center"/>
        </w:trPr>
        <w:tc>
          <w:tcPr>
            <w:tcW w:w="135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1AE19A1" w14:textId="77777777" w:rsidR="00113674" w:rsidRDefault="00113674" w:rsidP="00113674">
            <w:pPr>
              <w:pStyle w:val="TAC"/>
            </w:pPr>
          </w:p>
        </w:tc>
        <w:tc>
          <w:tcPr>
            <w:tcW w:w="189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F19F879" w14:textId="77777777" w:rsidR="00113674" w:rsidRDefault="00113674" w:rsidP="00113674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525" w:type="dxa"/>
          </w:tcPr>
          <w:p w14:paraId="025E22A3" w14:textId="290F773F" w:rsidR="00113674" w:rsidRDefault="00113674" w:rsidP="00113674">
            <w:pPr>
              <w:pStyle w:val="TAC"/>
              <w:rPr>
                <w:bCs/>
              </w:rPr>
            </w:pPr>
            <w:r w:rsidRPr="00113674">
              <w:rPr>
                <w:bCs/>
              </w:rPr>
              <w:t>&gt; 7.2</w:t>
            </w:r>
          </w:p>
        </w:tc>
        <w:tc>
          <w:tcPr>
            <w:tcW w:w="3335" w:type="dxa"/>
          </w:tcPr>
          <w:p w14:paraId="7063712C" w14:textId="2DC69D5A" w:rsidR="00113674" w:rsidRPr="004D3F0B" w:rsidRDefault="00113674" w:rsidP="00113674">
            <w:pPr>
              <w:pStyle w:val="TAC"/>
            </w:pPr>
            <w:r w:rsidRPr="00113674">
              <w:t>≥  3.78 - (RB</w:t>
            </w:r>
            <w:r w:rsidRPr="00113674">
              <w:rPr>
                <w:vertAlign w:val="subscript"/>
              </w:rPr>
              <w:t>start</w:t>
            </w:r>
            <w:r w:rsidRPr="00113674">
              <w:t>*12*SCS -7.2)</w:t>
            </w:r>
          </w:p>
        </w:tc>
        <w:tc>
          <w:tcPr>
            <w:tcW w:w="990" w:type="dxa"/>
          </w:tcPr>
          <w:p w14:paraId="31F99A67" w14:textId="28DBCCE4" w:rsidR="00113674" w:rsidRPr="001D0283" w:rsidRDefault="001E3A62" w:rsidP="00113674">
            <w:pPr>
              <w:pStyle w:val="TAC"/>
            </w:pPr>
            <w:r>
              <w:t>A6</w:t>
            </w:r>
          </w:p>
        </w:tc>
      </w:tr>
    </w:tbl>
    <w:p w14:paraId="0A2E029A" w14:textId="77777777" w:rsidR="00113674" w:rsidRDefault="00113674" w:rsidP="00113674"/>
    <w:p w14:paraId="72693C6C" w14:textId="63F84A11" w:rsidR="00D40C5E" w:rsidRPr="0064673F" w:rsidRDefault="00D40C5E" w:rsidP="00D40C5E">
      <w:pPr>
        <w:pStyle w:val="TH"/>
        <w:rPr>
          <w:rFonts w:ascii="Times New Roman" w:hAnsi="Times New Roman"/>
          <w:b w:val="0"/>
          <w:bCs/>
        </w:rPr>
      </w:pPr>
      <w:r w:rsidRPr="0064673F">
        <w:rPr>
          <w:rFonts w:ascii="Times New Roman" w:hAnsi="Times New Roman"/>
          <w:b w:val="0"/>
          <w:bCs/>
        </w:rPr>
        <w:lastRenderedPageBreak/>
        <w:t>Table 4: A-MPR for NS_26</w:t>
      </w:r>
    </w:p>
    <w:tbl>
      <w:tblPr>
        <w:tblW w:w="4664" w:type="pct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821"/>
        <w:gridCol w:w="1202"/>
        <w:gridCol w:w="1125"/>
        <w:gridCol w:w="1170"/>
        <w:gridCol w:w="1168"/>
        <w:gridCol w:w="1166"/>
        <w:gridCol w:w="1166"/>
        <w:gridCol w:w="1166"/>
      </w:tblGrid>
      <w:tr w:rsidR="002B285B" w:rsidRPr="001D0283" w14:paraId="36C6D48C" w14:textId="30F61D92" w:rsidTr="002B285B">
        <w:trPr>
          <w:jc w:val="center"/>
        </w:trPr>
        <w:tc>
          <w:tcPr>
            <w:tcW w:w="112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FEF86" w14:textId="77777777" w:rsidR="002B285B" w:rsidRPr="001D0283" w:rsidRDefault="002B285B" w:rsidP="000B31C6">
            <w:pPr>
              <w:pStyle w:val="TAH"/>
            </w:pPr>
            <w:r w:rsidRPr="001D0283">
              <w:t>Modulation/Waveform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4BDED" w14:textId="77777777" w:rsidR="002B285B" w:rsidRPr="001D0283" w:rsidRDefault="002B285B" w:rsidP="000B31C6">
            <w:pPr>
              <w:pStyle w:val="TAH"/>
            </w:pPr>
            <w:r w:rsidRPr="001D0283">
              <w:t>A</w:t>
            </w:r>
            <w:r>
              <w:t>1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6E333" w14:textId="77777777" w:rsidR="002B285B" w:rsidRPr="001D0283" w:rsidRDefault="002B285B" w:rsidP="000B31C6">
            <w:pPr>
              <w:pStyle w:val="TAH"/>
            </w:pPr>
            <w:r w:rsidRPr="001D0283">
              <w:t>A</w:t>
            </w:r>
            <w:r>
              <w:t>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09038" w14:textId="0C35DF88" w:rsidR="002B285B" w:rsidRPr="001D0283" w:rsidRDefault="002B285B" w:rsidP="000B31C6">
            <w:pPr>
              <w:pStyle w:val="TAH"/>
            </w:pPr>
            <w:r>
              <w:t>A3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28741" w14:textId="67198C2A" w:rsidR="002B285B" w:rsidRPr="001D0283" w:rsidRDefault="002B285B" w:rsidP="000B31C6">
            <w:pPr>
              <w:pStyle w:val="TAH"/>
            </w:pPr>
            <w:r>
              <w:t>A4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AE0C3" w14:textId="60FB6384" w:rsidR="002B285B" w:rsidRDefault="002B285B" w:rsidP="000B31C6">
            <w:pPr>
              <w:pStyle w:val="TAH"/>
            </w:pPr>
            <w:r>
              <w:t>A5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933FE" w14:textId="69CDA51F" w:rsidR="002B285B" w:rsidRDefault="002B285B" w:rsidP="000B31C6">
            <w:pPr>
              <w:pStyle w:val="TAH"/>
            </w:pPr>
            <w:r>
              <w:t>A6</w:t>
            </w:r>
          </w:p>
        </w:tc>
      </w:tr>
      <w:tr w:rsidR="002B285B" w:rsidRPr="001D0283" w14:paraId="390AF6D2" w14:textId="63AC7BD3" w:rsidTr="002B285B">
        <w:trPr>
          <w:jc w:val="center"/>
        </w:trPr>
        <w:tc>
          <w:tcPr>
            <w:tcW w:w="1126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4E178" w14:textId="77777777" w:rsidR="002B285B" w:rsidRPr="001D0283" w:rsidRDefault="002B285B" w:rsidP="002B285B">
            <w:pPr>
              <w:pStyle w:val="TAH"/>
            </w:pP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A6D91" w14:textId="77777777" w:rsidR="002B285B" w:rsidRPr="001D0283" w:rsidRDefault="002B285B" w:rsidP="002B285B">
            <w:pPr>
              <w:pStyle w:val="TAH"/>
            </w:pPr>
            <w:r w:rsidRPr="001D0283">
              <w:t>Outer</w:t>
            </w:r>
            <w:r>
              <w:t>/Inner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3DA0" w14:textId="77777777" w:rsidR="002B285B" w:rsidRPr="001D0283" w:rsidRDefault="002B285B" w:rsidP="002B285B">
            <w:pPr>
              <w:pStyle w:val="TAH"/>
            </w:pPr>
            <w:r w:rsidRPr="001D0283">
              <w:t>Outer/Inner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E6C6D" w14:textId="044DDCD4" w:rsidR="002B285B" w:rsidRPr="001D0283" w:rsidRDefault="002B285B" w:rsidP="002B285B">
            <w:pPr>
              <w:pStyle w:val="TAH"/>
            </w:pPr>
            <w:r w:rsidRPr="007F61EC">
              <w:t>Outer/Inner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26717" w14:textId="4DF86BD0" w:rsidR="002B285B" w:rsidRPr="001D0283" w:rsidRDefault="002B285B" w:rsidP="002B285B">
            <w:pPr>
              <w:pStyle w:val="TAH"/>
            </w:pPr>
            <w:r w:rsidRPr="007F61EC">
              <w:t>Outer/Inner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BD179" w14:textId="077B6B1A" w:rsidR="002B285B" w:rsidRPr="007F61EC" w:rsidRDefault="002B285B" w:rsidP="002B285B">
            <w:pPr>
              <w:pStyle w:val="TAH"/>
            </w:pPr>
            <w:r w:rsidRPr="00FE3349">
              <w:t>Outer/Inner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744B6" w14:textId="2E237414" w:rsidR="002B285B" w:rsidRPr="007F61EC" w:rsidRDefault="002B285B" w:rsidP="002B285B">
            <w:pPr>
              <w:pStyle w:val="TAH"/>
            </w:pPr>
            <w:r w:rsidRPr="00FE3349">
              <w:t>Outer/Inner</w:t>
            </w:r>
          </w:p>
        </w:tc>
      </w:tr>
      <w:tr w:rsidR="00B222C0" w:rsidRPr="001D0283" w14:paraId="22B7651C" w14:textId="76B3EC01" w:rsidTr="002B285B">
        <w:trPr>
          <w:jc w:val="center"/>
        </w:trPr>
        <w:tc>
          <w:tcPr>
            <w:tcW w:w="4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BAC01" w14:textId="77777777" w:rsidR="00B222C0" w:rsidRPr="001D0283" w:rsidRDefault="00B222C0" w:rsidP="00B222C0">
            <w:pPr>
              <w:pStyle w:val="TAC"/>
            </w:pPr>
            <w:r w:rsidRPr="001D0283">
              <w:t>DFT-s-OFDM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8F29AC5" w14:textId="77777777" w:rsidR="00B222C0" w:rsidRPr="001D0283" w:rsidRDefault="00B222C0" w:rsidP="00B222C0">
            <w:pPr>
              <w:pStyle w:val="TAC"/>
            </w:pP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2873E0" w14:textId="79FCD2F8" w:rsidR="00B222C0" w:rsidRPr="001D0283" w:rsidRDefault="00B222C0" w:rsidP="00B222C0">
            <w:pPr>
              <w:pStyle w:val="TAC"/>
            </w:pPr>
            <w:r>
              <w:t>8.5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2190A" w14:textId="77777777" w:rsidR="00B222C0" w:rsidRPr="001D0283" w:rsidRDefault="00B222C0" w:rsidP="00B222C0">
            <w:pPr>
              <w:pStyle w:val="TAC"/>
            </w:pPr>
            <w:r>
              <w:t>4.0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B0015" w14:textId="2ED5D4D9" w:rsidR="00B222C0" w:rsidRDefault="00B222C0" w:rsidP="00B222C0">
            <w:pPr>
              <w:pStyle w:val="TAC"/>
            </w:pPr>
            <w:r>
              <w:t>13.</w:t>
            </w:r>
            <w:r w:rsidR="0091543E">
              <w:t>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26E97" w14:textId="5C70B8A9" w:rsidR="00B222C0" w:rsidRDefault="00B222C0" w:rsidP="00B222C0">
            <w:pPr>
              <w:pStyle w:val="TAC"/>
            </w:pPr>
            <w:r>
              <w:t>7.0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C24F2" w14:textId="040F617D" w:rsidR="00B222C0" w:rsidRDefault="00435F0E" w:rsidP="00B222C0">
            <w:pPr>
              <w:pStyle w:val="TAC"/>
            </w:pPr>
            <w:r>
              <w:t>5.0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1E629" w14:textId="23D6CB27" w:rsidR="00B222C0" w:rsidRDefault="00B222C0" w:rsidP="00B222C0">
            <w:pPr>
              <w:pStyle w:val="TAC"/>
            </w:pPr>
            <w:r w:rsidRPr="000F7F27">
              <w:t>5.0</w:t>
            </w:r>
          </w:p>
        </w:tc>
      </w:tr>
      <w:tr w:rsidR="00B222C0" w:rsidRPr="001D0283" w14:paraId="2BA04BAB" w14:textId="7F97A036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0AE99CB" w14:textId="77777777" w:rsidR="00B222C0" w:rsidRPr="001D0283" w:rsidRDefault="00B222C0" w:rsidP="00B222C0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54EEA8B" w14:textId="77777777" w:rsidR="00B222C0" w:rsidRPr="001D0283" w:rsidRDefault="00B222C0" w:rsidP="00B222C0">
            <w:pPr>
              <w:pStyle w:val="TAC"/>
            </w:pPr>
            <w:r w:rsidRPr="001D0283">
              <w:t>QPSK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88C29D" w14:textId="13F0A4F9" w:rsidR="00B222C0" w:rsidRPr="001D0283" w:rsidRDefault="00B222C0" w:rsidP="00B222C0">
            <w:pPr>
              <w:pStyle w:val="TAC"/>
            </w:pPr>
            <w:r>
              <w:t>9.0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F056E" w14:textId="77777777" w:rsidR="00B222C0" w:rsidRPr="001D0283" w:rsidRDefault="00B222C0" w:rsidP="00B222C0">
            <w:pPr>
              <w:pStyle w:val="TAC"/>
            </w:pPr>
            <w:r>
              <w:t>4.5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88A52" w14:textId="72505A24" w:rsidR="00B222C0" w:rsidRDefault="00B222C0" w:rsidP="00B222C0">
            <w:pPr>
              <w:pStyle w:val="TAC"/>
            </w:pPr>
            <w:r>
              <w:t>1</w:t>
            </w:r>
            <w:r w:rsidR="0091543E">
              <w:t>4.0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DC9B3" w14:textId="1C026CD7" w:rsidR="00B222C0" w:rsidRDefault="00B222C0" w:rsidP="00B222C0">
            <w:pPr>
              <w:pStyle w:val="TAC"/>
            </w:pPr>
            <w:r>
              <w:t>7.5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DADF7" w14:textId="086D42D9" w:rsidR="00B222C0" w:rsidRDefault="00B222C0" w:rsidP="00B222C0">
            <w:pPr>
              <w:pStyle w:val="TAC"/>
            </w:pPr>
            <w:r>
              <w:t>5.</w:t>
            </w:r>
            <w:r w:rsidR="00435F0E"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A386A" w14:textId="78B1E225" w:rsidR="00B222C0" w:rsidRDefault="00B222C0" w:rsidP="00B222C0">
            <w:pPr>
              <w:pStyle w:val="TAC"/>
            </w:pPr>
            <w:r w:rsidRPr="000F7F27">
              <w:t>5.0</w:t>
            </w:r>
          </w:p>
        </w:tc>
      </w:tr>
      <w:tr w:rsidR="00B222C0" w:rsidRPr="001D0283" w14:paraId="749DDA20" w14:textId="12834401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839897" w14:textId="77777777" w:rsidR="00B222C0" w:rsidRPr="001D0283" w:rsidRDefault="00B222C0" w:rsidP="00B222C0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681BEE9" w14:textId="77777777" w:rsidR="00B222C0" w:rsidRPr="001D0283" w:rsidRDefault="00B222C0" w:rsidP="00B222C0">
            <w:pPr>
              <w:pStyle w:val="TAC"/>
            </w:pP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85B342" w14:textId="6E1559D9" w:rsidR="00B222C0" w:rsidRPr="001D0283" w:rsidRDefault="00B222C0" w:rsidP="00B222C0">
            <w:pPr>
              <w:pStyle w:val="TAC"/>
            </w:pPr>
            <w:r>
              <w:t>9.5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AB0CF" w14:textId="77777777" w:rsidR="00B222C0" w:rsidRPr="001D0283" w:rsidRDefault="00B222C0" w:rsidP="00B222C0">
            <w:pPr>
              <w:pStyle w:val="TAC"/>
            </w:pPr>
            <w:r>
              <w:t>5.0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07E73" w14:textId="61A3E110" w:rsidR="00B222C0" w:rsidRDefault="00B222C0" w:rsidP="00B222C0">
            <w:pPr>
              <w:pStyle w:val="TAC"/>
            </w:pPr>
            <w:r>
              <w:t>14.</w:t>
            </w:r>
            <w:r w:rsidR="0091543E"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9B202" w14:textId="4089FB78" w:rsidR="00B222C0" w:rsidRDefault="00B222C0" w:rsidP="00B222C0">
            <w:pPr>
              <w:pStyle w:val="TAC"/>
            </w:pPr>
            <w:r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4C538" w14:textId="5F271613" w:rsidR="00B222C0" w:rsidRDefault="00435F0E" w:rsidP="00B222C0">
            <w:pPr>
              <w:pStyle w:val="TAC"/>
            </w:pPr>
            <w:r>
              <w:t>6.0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499D4" w14:textId="67C35434" w:rsidR="00B222C0" w:rsidRDefault="00B222C0" w:rsidP="00B222C0">
            <w:pPr>
              <w:pStyle w:val="TAC"/>
            </w:pPr>
            <w:r w:rsidRPr="000F7F27">
              <w:t>5.0</w:t>
            </w:r>
          </w:p>
        </w:tc>
      </w:tr>
      <w:tr w:rsidR="00B222C0" w:rsidRPr="001D0283" w14:paraId="556AA77D" w14:textId="071E2E17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6C5F12A" w14:textId="77777777" w:rsidR="00B222C0" w:rsidRPr="001D0283" w:rsidRDefault="00B222C0" w:rsidP="00B222C0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2C1B58B" w14:textId="77777777" w:rsidR="00B222C0" w:rsidRPr="001D0283" w:rsidRDefault="00B222C0" w:rsidP="00B222C0">
            <w:pPr>
              <w:pStyle w:val="TAC"/>
            </w:pP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5E74CD" w14:textId="309CC30F" w:rsidR="00B222C0" w:rsidRPr="001D0283" w:rsidRDefault="00B222C0" w:rsidP="00B222C0">
            <w:pPr>
              <w:pStyle w:val="TAC"/>
            </w:pPr>
            <w:r>
              <w:t>9.5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3DE78" w14:textId="77777777" w:rsidR="00B222C0" w:rsidRPr="001D0283" w:rsidRDefault="00B222C0" w:rsidP="00B222C0">
            <w:pPr>
              <w:pStyle w:val="TAC"/>
            </w:pPr>
            <w:r>
              <w:t>5.0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F24D4" w14:textId="39E937CC" w:rsidR="00B222C0" w:rsidRDefault="00B222C0" w:rsidP="00B222C0">
            <w:pPr>
              <w:pStyle w:val="TAC"/>
            </w:pPr>
            <w:r w:rsidRPr="00EA04CA">
              <w:t>14.</w:t>
            </w:r>
            <w:r w:rsidR="0091543E"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E0BBC" w14:textId="728FD5D1" w:rsidR="00B222C0" w:rsidRDefault="00B222C0" w:rsidP="00B222C0">
            <w:pPr>
              <w:pStyle w:val="TAC"/>
            </w:pPr>
            <w:r w:rsidRPr="003155CF"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4AA22" w14:textId="11AE6020" w:rsidR="00B222C0" w:rsidRPr="003155CF" w:rsidRDefault="00435F0E" w:rsidP="00B222C0">
            <w:pPr>
              <w:pStyle w:val="TAC"/>
            </w:pPr>
            <w:r>
              <w:t>6.0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AD431" w14:textId="6129BD00" w:rsidR="00B222C0" w:rsidRPr="003155CF" w:rsidRDefault="00B222C0" w:rsidP="00B222C0">
            <w:pPr>
              <w:pStyle w:val="TAC"/>
            </w:pPr>
            <w:r w:rsidRPr="000F7F27">
              <w:t>5.0</w:t>
            </w:r>
          </w:p>
        </w:tc>
      </w:tr>
      <w:tr w:rsidR="00B222C0" w:rsidRPr="001D0283" w14:paraId="098A4320" w14:textId="050B193F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A85706" w14:textId="77777777" w:rsidR="00B222C0" w:rsidRPr="001D0283" w:rsidRDefault="00B222C0" w:rsidP="00B222C0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1F819C" w14:textId="77777777" w:rsidR="00B222C0" w:rsidRPr="001D0283" w:rsidRDefault="00B222C0" w:rsidP="00B222C0">
            <w:pPr>
              <w:pStyle w:val="TAC"/>
            </w:pP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BBFDE3" w14:textId="56BC9A1D" w:rsidR="00B222C0" w:rsidRPr="001D0283" w:rsidRDefault="00B222C0" w:rsidP="00B222C0">
            <w:pPr>
              <w:pStyle w:val="TAC"/>
            </w:pPr>
            <w:r>
              <w:t>9.5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7BA7D" w14:textId="77777777" w:rsidR="00B222C0" w:rsidRPr="001D0283" w:rsidRDefault="00B222C0" w:rsidP="00B222C0">
            <w:pPr>
              <w:pStyle w:val="TAC"/>
            </w:pPr>
            <w:r>
              <w:t>5.0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2D200" w14:textId="18150688" w:rsidR="00B222C0" w:rsidRDefault="00B222C0" w:rsidP="00B222C0">
            <w:pPr>
              <w:pStyle w:val="TAC"/>
            </w:pPr>
            <w:r w:rsidRPr="00EA04CA">
              <w:t>14.</w:t>
            </w:r>
            <w:r w:rsidR="0091543E"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24E4D" w14:textId="3E68A111" w:rsidR="00B222C0" w:rsidRDefault="00B222C0" w:rsidP="00B222C0">
            <w:pPr>
              <w:pStyle w:val="TAC"/>
            </w:pPr>
            <w:r w:rsidRPr="003155CF"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11627" w14:textId="5BC602AF" w:rsidR="00B222C0" w:rsidRPr="003155CF" w:rsidRDefault="00435F0E" w:rsidP="00B222C0">
            <w:pPr>
              <w:pStyle w:val="TAC"/>
            </w:pPr>
            <w:r>
              <w:t>6.0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43744" w14:textId="783077AD" w:rsidR="00B222C0" w:rsidRPr="003155CF" w:rsidRDefault="00B222C0" w:rsidP="00B222C0">
            <w:pPr>
              <w:pStyle w:val="TAC"/>
            </w:pPr>
            <w:r w:rsidRPr="000F7F27">
              <w:t>5.0</w:t>
            </w:r>
          </w:p>
        </w:tc>
      </w:tr>
      <w:tr w:rsidR="00B222C0" w:rsidRPr="001D0283" w14:paraId="4FCF5BD2" w14:textId="0958FA15" w:rsidTr="002B285B">
        <w:trPr>
          <w:jc w:val="center"/>
        </w:trPr>
        <w:tc>
          <w:tcPr>
            <w:tcW w:w="4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3DE3E4" w14:textId="77777777" w:rsidR="00B222C0" w:rsidRPr="001D0283" w:rsidRDefault="00B222C0" w:rsidP="00B222C0">
            <w:pPr>
              <w:pStyle w:val="TAC"/>
            </w:pPr>
            <w:r w:rsidRPr="001D0283">
              <w:t>CP-OFDM</w:t>
            </w: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5C5D53" w14:textId="77777777" w:rsidR="00B222C0" w:rsidRPr="001D0283" w:rsidRDefault="00B222C0" w:rsidP="00B222C0">
            <w:pPr>
              <w:pStyle w:val="TAC"/>
            </w:pPr>
            <w:r w:rsidRPr="001D0283">
              <w:t>QPSK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74F52C" w14:textId="6E1E1EAC" w:rsidR="00B222C0" w:rsidRPr="001D0283" w:rsidRDefault="00B222C0" w:rsidP="00B222C0">
            <w:pPr>
              <w:pStyle w:val="TAC"/>
            </w:pPr>
            <w:r>
              <w:t>10.5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E5F6B" w14:textId="77777777" w:rsidR="00B222C0" w:rsidRPr="001D0283" w:rsidRDefault="00B222C0" w:rsidP="00B222C0">
            <w:pPr>
              <w:pStyle w:val="TAC"/>
            </w:pPr>
            <w:r>
              <w:t>6.0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84EBE" w14:textId="4B4AD989" w:rsidR="00B222C0" w:rsidRDefault="00B222C0" w:rsidP="00B222C0">
            <w:pPr>
              <w:pStyle w:val="TAC"/>
            </w:pPr>
            <w:r>
              <w:t>15.</w:t>
            </w:r>
            <w:r w:rsidR="0091543E"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26D60" w14:textId="76396722" w:rsidR="00B222C0" w:rsidRDefault="00B222C0" w:rsidP="00B222C0">
            <w:pPr>
              <w:pStyle w:val="TAC"/>
            </w:pPr>
            <w:r w:rsidRPr="002C655E">
              <w:t>10.0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CF69B" w14:textId="01ECA35B" w:rsidR="00B222C0" w:rsidRPr="002C655E" w:rsidRDefault="00435F0E" w:rsidP="00B222C0">
            <w:pPr>
              <w:pStyle w:val="TAC"/>
            </w:pPr>
            <w:r>
              <w:t>8</w:t>
            </w:r>
            <w:r w:rsidR="00B222C0">
              <w:t>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EAAF5" w14:textId="7493176E" w:rsidR="00B222C0" w:rsidRPr="002C655E" w:rsidRDefault="00B222C0" w:rsidP="00B222C0">
            <w:pPr>
              <w:pStyle w:val="TAC"/>
            </w:pPr>
            <w:r w:rsidRPr="009A631A">
              <w:t>5.0</w:t>
            </w:r>
          </w:p>
        </w:tc>
      </w:tr>
      <w:tr w:rsidR="00435F0E" w:rsidRPr="001D0283" w14:paraId="120846DA" w14:textId="57713CBD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10259DC" w14:textId="77777777" w:rsidR="00435F0E" w:rsidRPr="001D0283" w:rsidRDefault="00435F0E" w:rsidP="00435F0E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23E2D35" w14:textId="77777777" w:rsidR="00435F0E" w:rsidRPr="001D0283" w:rsidRDefault="00435F0E" w:rsidP="00435F0E">
            <w:pPr>
              <w:pStyle w:val="TAC"/>
            </w:pP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590D64" w14:textId="16BEFF48" w:rsidR="00435F0E" w:rsidRPr="001D0283" w:rsidRDefault="00435F0E" w:rsidP="00435F0E">
            <w:pPr>
              <w:pStyle w:val="TAC"/>
            </w:pPr>
            <w:r w:rsidRPr="00CE4028">
              <w:t>10.5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38593" w14:textId="77777777" w:rsidR="00435F0E" w:rsidRPr="001D0283" w:rsidRDefault="00435F0E" w:rsidP="00435F0E">
            <w:pPr>
              <w:pStyle w:val="TAC"/>
            </w:pPr>
            <w:r>
              <w:t>6.0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C10FA" w14:textId="3130D585" w:rsidR="00435F0E" w:rsidRDefault="00435F0E" w:rsidP="00435F0E">
            <w:pPr>
              <w:pStyle w:val="TAC"/>
            </w:pPr>
            <w:r w:rsidRPr="002B6D2C">
              <w:t>15.</w:t>
            </w:r>
            <w:r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AA674" w14:textId="2F19956C" w:rsidR="00435F0E" w:rsidRDefault="00435F0E" w:rsidP="00435F0E">
            <w:pPr>
              <w:pStyle w:val="TAC"/>
            </w:pPr>
            <w:r w:rsidRPr="002C655E">
              <w:t>10.0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8E0F2" w14:textId="54FFC39A" w:rsidR="00435F0E" w:rsidRPr="002C655E" w:rsidRDefault="00435F0E" w:rsidP="00435F0E">
            <w:pPr>
              <w:pStyle w:val="TAC"/>
            </w:pPr>
            <w:r w:rsidRPr="00B87B3C"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4004B" w14:textId="12BD41D7" w:rsidR="00435F0E" w:rsidRPr="002C655E" w:rsidRDefault="00435F0E" w:rsidP="00435F0E">
            <w:pPr>
              <w:pStyle w:val="TAC"/>
            </w:pPr>
            <w:r w:rsidRPr="009A631A">
              <w:t>5.0</w:t>
            </w:r>
          </w:p>
        </w:tc>
      </w:tr>
      <w:tr w:rsidR="00435F0E" w:rsidRPr="001D0283" w14:paraId="3DD5DFAD" w14:textId="1BFC0AB9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292C2A1" w14:textId="77777777" w:rsidR="00435F0E" w:rsidRPr="001D0283" w:rsidRDefault="00435F0E" w:rsidP="00435F0E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41857D" w14:textId="77777777" w:rsidR="00435F0E" w:rsidRPr="001D0283" w:rsidRDefault="00435F0E" w:rsidP="00435F0E">
            <w:pPr>
              <w:pStyle w:val="TAC"/>
            </w:pP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AACE92" w14:textId="03E1B2CA" w:rsidR="00435F0E" w:rsidRPr="001D0283" w:rsidRDefault="00435F0E" w:rsidP="00435F0E">
            <w:pPr>
              <w:pStyle w:val="TAC"/>
            </w:pPr>
            <w:r w:rsidRPr="00CE4028">
              <w:t>10.5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39FC9" w14:textId="77777777" w:rsidR="00435F0E" w:rsidRPr="001D0283" w:rsidRDefault="00435F0E" w:rsidP="00435F0E">
            <w:pPr>
              <w:pStyle w:val="TAC"/>
            </w:pPr>
            <w:r>
              <w:t>6.0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916EA" w14:textId="6727A489" w:rsidR="00435F0E" w:rsidRDefault="00435F0E" w:rsidP="00435F0E">
            <w:pPr>
              <w:pStyle w:val="TAC"/>
            </w:pPr>
            <w:r w:rsidRPr="002B6D2C">
              <w:t>15.</w:t>
            </w:r>
            <w:r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216C5" w14:textId="4B6DDF11" w:rsidR="00435F0E" w:rsidRDefault="00435F0E" w:rsidP="00435F0E">
            <w:pPr>
              <w:pStyle w:val="TAC"/>
            </w:pPr>
            <w:r w:rsidRPr="002C655E">
              <w:t>10.0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B75B8" w14:textId="239FD28C" w:rsidR="00435F0E" w:rsidRPr="002C655E" w:rsidRDefault="00435F0E" w:rsidP="00435F0E">
            <w:pPr>
              <w:pStyle w:val="TAC"/>
            </w:pPr>
            <w:r w:rsidRPr="00B87B3C"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42E01" w14:textId="12AC7C29" w:rsidR="00435F0E" w:rsidRPr="002C655E" w:rsidRDefault="00435F0E" w:rsidP="00435F0E">
            <w:pPr>
              <w:pStyle w:val="TAC"/>
            </w:pPr>
            <w:r w:rsidRPr="009A631A">
              <w:t>5.0</w:t>
            </w:r>
          </w:p>
        </w:tc>
      </w:tr>
      <w:tr w:rsidR="00435F0E" w:rsidRPr="001D0283" w14:paraId="534A3453" w14:textId="7FD5AB2F" w:rsidTr="002B285B">
        <w:trPr>
          <w:jc w:val="center"/>
        </w:trPr>
        <w:tc>
          <w:tcPr>
            <w:tcW w:w="4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2BADA" w14:textId="77777777" w:rsidR="00435F0E" w:rsidRPr="001D0283" w:rsidRDefault="00435F0E" w:rsidP="00435F0E">
            <w:pPr>
              <w:pStyle w:val="TAC"/>
            </w:pPr>
          </w:p>
        </w:tc>
        <w:tc>
          <w:tcPr>
            <w:tcW w:w="66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AF71038" w14:textId="77777777" w:rsidR="00435F0E" w:rsidRPr="001D0283" w:rsidRDefault="00435F0E" w:rsidP="00435F0E">
            <w:pPr>
              <w:pStyle w:val="TAC"/>
            </w:pP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35F1B6" w14:textId="63BED0B1" w:rsidR="00435F0E" w:rsidRPr="001D0283" w:rsidRDefault="00435F0E" w:rsidP="00435F0E">
            <w:pPr>
              <w:pStyle w:val="TAC"/>
            </w:pPr>
            <w:r w:rsidRPr="00CE4028">
              <w:t>10.5</w:t>
            </w:r>
          </w:p>
        </w:tc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6A3E5" w14:textId="77777777" w:rsidR="00435F0E" w:rsidRPr="001D0283" w:rsidRDefault="00435F0E" w:rsidP="00435F0E">
            <w:pPr>
              <w:pStyle w:val="TAC"/>
            </w:pPr>
            <w:r>
              <w:t>6.5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DAAEC" w14:textId="0A9E9F2C" w:rsidR="00435F0E" w:rsidRDefault="00435F0E" w:rsidP="00435F0E">
            <w:pPr>
              <w:pStyle w:val="TAC"/>
            </w:pPr>
            <w:r w:rsidRPr="002B6D2C">
              <w:t>15.</w:t>
            </w:r>
            <w:r>
              <w:t>5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06ED4" w14:textId="72B318F9" w:rsidR="00435F0E" w:rsidRDefault="00435F0E" w:rsidP="00435F0E">
            <w:pPr>
              <w:pStyle w:val="TAC"/>
            </w:pPr>
            <w:r w:rsidRPr="002C655E">
              <w:t>10.0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0EF51" w14:textId="48E1D8E6" w:rsidR="00435F0E" w:rsidRPr="002C655E" w:rsidRDefault="00435F0E" w:rsidP="00435F0E">
            <w:pPr>
              <w:pStyle w:val="TAC"/>
            </w:pPr>
            <w:r w:rsidRPr="00B87B3C">
              <w:t>8.0</w:t>
            </w: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52D93" w14:textId="417B9381" w:rsidR="00435F0E" w:rsidRPr="002C655E" w:rsidRDefault="00435F0E" w:rsidP="00435F0E">
            <w:pPr>
              <w:pStyle w:val="TAC"/>
            </w:pPr>
            <w:r w:rsidRPr="009A631A">
              <w:t>5.0</w:t>
            </w:r>
          </w:p>
        </w:tc>
      </w:tr>
    </w:tbl>
    <w:p w14:paraId="2563B8E3" w14:textId="77777777" w:rsidR="0015760B" w:rsidRDefault="0015760B" w:rsidP="0015760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59"/>
        <w:gridCol w:w="3176"/>
        <w:gridCol w:w="3096"/>
      </w:tblGrid>
      <w:tr w:rsidR="00DD6ACE" w14:paraId="6F220D3A" w14:textId="77777777" w:rsidTr="00BD43FE">
        <w:tc>
          <w:tcPr>
            <w:tcW w:w="3359" w:type="dxa"/>
          </w:tcPr>
          <w:p w14:paraId="3D089B80" w14:textId="77777777" w:rsidR="00DD6ACE" w:rsidRDefault="00DD6ACE" w:rsidP="00BD43FE">
            <w:pPr>
              <w:jc w:val="center"/>
            </w:pPr>
            <w:r w:rsidRPr="00E52D15">
              <w:rPr>
                <w:noProof/>
              </w:rPr>
              <w:drawing>
                <wp:inline distT="0" distB="0" distL="0" distR="0" wp14:anchorId="086250CD" wp14:editId="42FD5779">
                  <wp:extent cx="1828800" cy="1663279"/>
                  <wp:effectExtent l="0" t="0" r="0" b="635"/>
                  <wp:docPr id="1613229740" name="Picture 1" descr="A diagram of a graph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3229740" name="Picture 1" descr="A diagram of a graph&#10;&#10;Description automatically generated with medium confidenc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63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6" w:type="dxa"/>
          </w:tcPr>
          <w:p w14:paraId="0E425492" w14:textId="15E6AB22" w:rsidR="00DD6ACE" w:rsidRDefault="005E1131" w:rsidP="00BD43FE">
            <w:pPr>
              <w:jc w:val="center"/>
            </w:pPr>
            <w:r w:rsidRPr="005E1131">
              <w:rPr>
                <w:noProof/>
              </w:rPr>
              <w:drawing>
                <wp:inline distT="0" distB="0" distL="0" distR="0" wp14:anchorId="4D400607" wp14:editId="738FB4B8">
                  <wp:extent cx="1828800" cy="1636295"/>
                  <wp:effectExtent l="0" t="0" r="0" b="2540"/>
                  <wp:docPr id="3546193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619387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3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14:paraId="21B31B11" w14:textId="66156C0B" w:rsidR="00DD6ACE" w:rsidRPr="006B59F9" w:rsidRDefault="00CF09CB" w:rsidP="00BD43FE">
            <w:pPr>
              <w:jc w:val="center"/>
            </w:pPr>
            <w:r w:rsidRPr="00CF09CB">
              <w:rPr>
                <w:noProof/>
              </w:rPr>
              <w:drawing>
                <wp:inline distT="0" distB="0" distL="0" distR="0" wp14:anchorId="5EDEC978" wp14:editId="64E91BAE">
                  <wp:extent cx="1828800" cy="1627390"/>
                  <wp:effectExtent l="0" t="0" r="0" b="0"/>
                  <wp:docPr id="18937560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75601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2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70D4E5" w14:textId="3E3745B3" w:rsidR="00DD6ACE" w:rsidRDefault="00DD6ACE" w:rsidP="00DD6ACE">
      <w:pPr>
        <w:jc w:val="center"/>
      </w:pPr>
      <w:r>
        <w:t xml:space="preserve">Fig </w:t>
      </w:r>
      <w:r w:rsidR="0064673F">
        <w:t>4</w:t>
      </w:r>
      <w:r>
        <w:t>: NS_36 RB allocations regions</w:t>
      </w:r>
    </w:p>
    <w:p w14:paraId="4073FEF4" w14:textId="24D9B9A0" w:rsidR="00DD6ACE" w:rsidRPr="00BF4CEC" w:rsidRDefault="00BF4CEC" w:rsidP="0015760B">
      <w:pPr>
        <w:rPr>
          <w:i/>
          <w:iCs/>
        </w:rPr>
      </w:pPr>
      <w:r w:rsidRPr="00BF4CEC">
        <w:rPr>
          <w:b/>
          <w:bCs/>
        </w:rPr>
        <w:t>Proposal 2:</w:t>
      </w:r>
      <w:r>
        <w:t xml:space="preserve"> </w:t>
      </w:r>
      <w:r w:rsidRPr="00BF4CEC">
        <w:rPr>
          <w:i/>
          <w:iCs/>
        </w:rPr>
        <w:t>Consider Table 3 and Table 4 when specifying RB regions and A-MPR for NS_36.</w:t>
      </w:r>
    </w:p>
    <w:p w14:paraId="34C99636" w14:textId="553B2D88" w:rsidR="008E7986" w:rsidRDefault="00A84761" w:rsidP="008E7986">
      <w:pPr>
        <w:pStyle w:val="Heading1"/>
      </w:pPr>
      <w:r>
        <w:t>4</w:t>
      </w:r>
      <w:r w:rsidR="008E7986">
        <w:tab/>
        <w:t>Conclusions</w:t>
      </w:r>
    </w:p>
    <w:p w14:paraId="0D6AE8DE" w14:textId="3548AC25" w:rsidR="00B81737" w:rsidRDefault="00400AFA" w:rsidP="00B81737">
      <w:r>
        <w:t>This</w:t>
      </w:r>
      <w:r w:rsidR="00335226">
        <w:t xml:space="preserve"> contribution provides</w:t>
      </w:r>
      <w:r w:rsidR="00D646F5">
        <w:t xml:space="preserve"> </w:t>
      </w:r>
      <w:r w:rsidR="00B81737">
        <w:t>simulation results for NS_26</w:t>
      </w:r>
      <w:r w:rsidR="001D53FD">
        <w:t xml:space="preserve"> and NS_36</w:t>
      </w:r>
      <w:r w:rsidR="00B81737">
        <w:t xml:space="preserve">. This paper makes </w:t>
      </w:r>
      <w:r w:rsidR="006E04EC">
        <w:t xml:space="preserve">the </w:t>
      </w:r>
      <w:r w:rsidR="00B81737">
        <w:t xml:space="preserve">following </w:t>
      </w:r>
      <w:r w:rsidR="001D53FD">
        <w:t>proposals</w:t>
      </w:r>
      <w:r w:rsidR="00B81737">
        <w:t>:</w:t>
      </w:r>
    </w:p>
    <w:p w14:paraId="7F8B3373" w14:textId="77777777" w:rsidR="00BF4CEC" w:rsidRDefault="001D53FD" w:rsidP="00BF4CEC">
      <w:pPr>
        <w:rPr>
          <w:i/>
          <w:iCs/>
        </w:rPr>
      </w:pPr>
      <w:r w:rsidRPr="001D53FD">
        <w:rPr>
          <w:b/>
          <w:bCs/>
        </w:rPr>
        <w:t>Proposal 1:</w:t>
      </w:r>
      <w:r>
        <w:t xml:space="preserve"> </w:t>
      </w:r>
      <w:r w:rsidRPr="001D53FD">
        <w:rPr>
          <w:i/>
          <w:iCs/>
        </w:rPr>
        <w:t>Consider Table 1 and Table 2 when specifying RB regions and A-MPR for NS_26</w:t>
      </w:r>
    </w:p>
    <w:p w14:paraId="1FBCBC50" w14:textId="1A41B20C" w:rsidR="00BF4CEC" w:rsidRPr="00BF4CEC" w:rsidRDefault="00BF4CEC" w:rsidP="00BF4CEC">
      <w:pPr>
        <w:rPr>
          <w:i/>
          <w:iCs/>
        </w:rPr>
      </w:pPr>
      <w:r w:rsidRPr="00BF4CEC">
        <w:rPr>
          <w:b/>
          <w:bCs/>
        </w:rPr>
        <w:t>Proposal 2:</w:t>
      </w:r>
      <w:r>
        <w:t xml:space="preserve"> </w:t>
      </w:r>
      <w:r w:rsidRPr="00BF4CEC">
        <w:rPr>
          <w:i/>
          <w:iCs/>
        </w:rPr>
        <w:t>Consider Table 3 and Table 4 when specifying RB regions and A-MPR for NS_36.</w:t>
      </w:r>
    </w:p>
    <w:p w14:paraId="6986D1E1" w14:textId="269115F1" w:rsidR="00B81737" w:rsidRPr="00B81737" w:rsidRDefault="00B81737" w:rsidP="00B81737">
      <w:pPr>
        <w:rPr>
          <w:i/>
          <w:iCs/>
        </w:rPr>
      </w:pPr>
    </w:p>
    <w:p w14:paraId="4B5A9A6F" w14:textId="597443CC" w:rsidR="00335226" w:rsidRDefault="00335226" w:rsidP="00335226"/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71264196" w14:textId="6256E745" w:rsidR="0059321E" w:rsidRPr="0059321E" w:rsidRDefault="002B11EF" w:rsidP="0029107A">
      <w:pPr>
        <w:numPr>
          <w:ilvl w:val="0"/>
          <w:numId w:val="11"/>
        </w:numPr>
        <w:rPr>
          <w:lang w:val="en-US"/>
        </w:rPr>
      </w:pPr>
      <w:r w:rsidRPr="002B11EF">
        <w:rPr>
          <w:lang w:val="en-US"/>
        </w:rPr>
        <w:t>R4-2417080</w:t>
      </w:r>
      <w:r w:rsidR="0059321E">
        <w:rPr>
          <w:lang w:val="en-US"/>
        </w:rPr>
        <w:t>, “</w:t>
      </w:r>
      <w:r w:rsidRPr="002B11EF">
        <w:t>WF on A-MPR for NR band n68</w:t>
      </w:r>
      <w:r w:rsidR="0059321E">
        <w:rPr>
          <w:lang w:val="en-US"/>
        </w:rPr>
        <w:t xml:space="preserve">”, </w:t>
      </w:r>
      <w:r w:rsidRPr="002B11EF">
        <w:rPr>
          <w:bCs/>
        </w:rPr>
        <w:t>Ericsson</w:t>
      </w:r>
      <w:r w:rsidR="0059321E" w:rsidRPr="0059321E">
        <w:rPr>
          <w:bCs/>
          <w:lang w:val="en-US"/>
        </w:rPr>
        <w:t>,</w:t>
      </w:r>
      <w:r w:rsidR="00F973E8">
        <w:rPr>
          <w:bCs/>
          <w:lang w:val="en-US"/>
        </w:rPr>
        <w:t xml:space="preserve"> </w:t>
      </w:r>
      <w:r w:rsidRPr="002B11EF">
        <w:rPr>
          <w:bCs/>
          <w:lang w:val="en-US"/>
        </w:rPr>
        <w:t xml:space="preserve">3GPP TSG-RAN WG4 Meeting # 112bis      </w:t>
      </w:r>
    </w:p>
    <w:p w14:paraId="21F9D74F" w14:textId="233600D1" w:rsidR="005E69AE" w:rsidRPr="00E01E59" w:rsidRDefault="005E69AE" w:rsidP="002B11EF">
      <w:pPr>
        <w:ind w:left="360"/>
        <w:rPr>
          <w:lang w:val="en-US"/>
        </w:rPr>
      </w:pPr>
    </w:p>
    <w:sectPr w:rsidR="005E69AE" w:rsidRPr="00E01E59" w:rsidSect="00A86987">
      <w:headerReference w:type="default" r:id="rId27"/>
      <w:footerReference w:type="default" r:id="rId28"/>
      <w:footerReference w:type="first" r:id="rId2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825FE0" w14:textId="77777777" w:rsidR="00E359B8" w:rsidRDefault="00E359B8">
      <w:r>
        <w:separator/>
      </w:r>
    </w:p>
  </w:endnote>
  <w:endnote w:type="continuationSeparator" w:id="0">
    <w:p w14:paraId="24C3A09C" w14:textId="77777777" w:rsidR="00E359B8" w:rsidRDefault="00E35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38FA22" w14:textId="77777777" w:rsidR="00E359B8" w:rsidRDefault="00E359B8">
      <w:r>
        <w:separator/>
      </w:r>
    </w:p>
  </w:footnote>
  <w:footnote w:type="continuationSeparator" w:id="0">
    <w:p w14:paraId="321DEE9A" w14:textId="77777777" w:rsidR="00E359B8" w:rsidRDefault="00E35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DD52862"/>
    <w:multiLevelType w:val="multilevel"/>
    <w:tmpl w:val="9FD63F4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12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8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5"/>
  </w:num>
  <w:num w:numId="11" w16cid:durableId="899704539">
    <w:abstractNumId w:val="11"/>
  </w:num>
  <w:num w:numId="12" w16cid:durableId="980811830">
    <w:abstractNumId w:val="13"/>
  </w:num>
  <w:num w:numId="13" w16cid:durableId="529956578">
    <w:abstractNumId w:val="10"/>
  </w:num>
  <w:num w:numId="14" w16cid:durableId="1744718227">
    <w:abstractNumId w:val="9"/>
  </w:num>
  <w:num w:numId="15" w16cid:durableId="1131510691">
    <w:abstractNumId w:val="7"/>
  </w:num>
  <w:num w:numId="16" w16cid:durableId="2135097726">
    <w:abstractNumId w:val="6"/>
  </w:num>
  <w:num w:numId="17" w16cid:durableId="110757875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9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1187A"/>
    <w:rsid w:val="000129D7"/>
    <w:rsid w:val="00014508"/>
    <w:rsid w:val="00014EB2"/>
    <w:rsid w:val="00015CF0"/>
    <w:rsid w:val="00016DBF"/>
    <w:rsid w:val="0001722D"/>
    <w:rsid w:val="00021C12"/>
    <w:rsid w:val="00023BDE"/>
    <w:rsid w:val="000248F1"/>
    <w:rsid w:val="000277E1"/>
    <w:rsid w:val="000324D4"/>
    <w:rsid w:val="00032EDA"/>
    <w:rsid w:val="00033397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D3F"/>
    <w:rsid w:val="0004646E"/>
    <w:rsid w:val="00046734"/>
    <w:rsid w:val="00051834"/>
    <w:rsid w:val="00052794"/>
    <w:rsid w:val="000527B4"/>
    <w:rsid w:val="00053087"/>
    <w:rsid w:val="00053FA3"/>
    <w:rsid w:val="00054A22"/>
    <w:rsid w:val="00054E52"/>
    <w:rsid w:val="00056B4F"/>
    <w:rsid w:val="00060296"/>
    <w:rsid w:val="00061661"/>
    <w:rsid w:val="00062023"/>
    <w:rsid w:val="000626F5"/>
    <w:rsid w:val="00062A6F"/>
    <w:rsid w:val="0006526C"/>
    <w:rsid w:val="000655A6"/>
    <w:rsid w:val="00066E88"/>
    <w:rsid w:val="0006708C"/>
    <w:rsid w:val="00072004"/>
    <w:rsid w:val="0007402B"/>
    <w:rsid w:val="00076E49"/>
    <w:rsid w:val="00076E7B"/>
    <w:rsid w:val="00080512"/>
    <w:rsid w:val="00080BFB"/>
    <w:rsid w:val="00081A6D"/>
    <w:rsid w:val="00081C5B"/>
    <w:rsid w:val="00082D55"/>
    <w:rsid w:val="00083FB3"/>
    <w:rsid w:val="00085FE2"/>
    <w:rsid w:val="00086A4C"/>
    <w:rsid w:val="000872A6"/>
    <w:rsid w:val="000921EA"/>
    <w:rsid w:val="00094B44"/>
    <w:rsid w:val="00096C65"/>
    <w:rsid w:val="000A15CA"/>
    <w:rsid w:val="000A365D"/>
    <w:rsid w:val="000A3BC6"/>
    <w:rsid w:val="000A530C"/>
    <w:rsid w:val="000A68F3"/>
    <w:rsid w:val="000B3682"/>
    <w:rsid w:val="000B379B"/>
    <w:rsid w:val="000B6541"/>
    <w:rsid w:val="000B6D93"/>
    <w:rsid w:val="000B6F7C"/>
    <w:rsid w:val="000C1193"/>
    <w:rsid w:val="000C4381"/>
    <w:rsid w:val="000C47C3"/>
    <w:rsid w:val="000C547A"/>
    <w:rsid w:val="000C60A0"/>
    <w:rsid w:val="000D2A2D"/>
    <w:rsid w:val="000D58AB"/>
    <w:rsid w:val="000E039B"/>
    <w:rsid w:val="000E1251"/>
    <w:rsid w:val="000E37EF"/>
    <w:rsid w:val="000E4A3E"/>
    <w:rsid w:val="000E584B"/>
    <w:rsid w:val="000E5DB4"/>
    <w:rsid w:val="000E7E3F"/>
    <w:rsid w:val="000F322E"/>
    <w:rsid w:val="000F3437"/>
    <w:rsid w:val="000F50EC"/>
    <w:rsid w:val="000F7834"/>
    <w:rsid w:val="00100B3C"/>
    <w:rsid w:val="0010140A"/>
    <w:rsid w:val="001014EA"/>
    <w:rsid w:val="001032BC"/>
    <w:rsid w:val="00104BC6"/>
    <w:rsid w:val="0010526D"/>
    <w:rsid w:val="001064E7"/>
    <w:rsid w:val="00107FB2"/>
    <w:rsid w:val="00113674"/>
    <w:rsid w:val="00114E2C"/>
    <w:rsid w:val="0012407D"/>
    <w:rsid w:val="00126CA6"/>
    <w:rsid w:val="00132BFB"/>
    <w:rsid w:val="00133525"/>
    <w:rsid w:val="00136368"/>
    <w:rsid w:val="001375F4"/>
    <w:rsid w:val="00140B8D"/>
    <w:rsid w:val="001412E0"/>
    <w:rsid w:val="00141DDF"/>
    <w:rsid w:val="00146221"/>
    <w:rsid w:val="00152973"/>
    <w:rsid w:val="00152EE9"/>
    <w:rsid w:val="001542D7"/>
    <w:rsid w:val="00155F71"/>
    <w:rsid w:val="0015753C"/>
    <w:rsid w:val="0015760B"/>
    <w:rsid w:val="00161A9C"/>
    <w:rsid w:val="001627D5"/>
    <w:rsid w:val="00164651"/>
    <w:rsid w:val="0016634F"/>
    <w:rsid w:val="00172A7E"/>
    <w:rsid w:val="00173B76"/>
    <w:rsid w:val="00173B8B"/>
    <w:rsid w:val="00176C55"/>
    <w:rsid w:val="00176E29"/>
    <w:rsid w:val="00177BF7"/>
    <w:rsid w:val="00181C7F"/>
    <w:rsid w:val="001825E3"/>
    <w:rsid w:val="001827A9"/>
    <w:rsid w:val="00183DAE"/>
    <w:rsid w:val="00190B1E"/>
    <w:rsid w:val="00191D36"/>
    <w:rsid w:val="00193E3A"/>
    <w:rsid w:val="001940D3"/>
    <w:rsid w:val="0019624E"/>
    <w:rsid w:val="0019785E"/>
    <w:rsid w:val="00197FDE"/>
    <w:rsid w:val="001A1AA4"/>
    <w:rsid w:val="001A39E7"/>
    <w:rsid w:val="001A3E60"/>
    <w:rsid w:val="001A4C42"/>
    <w:rsid w:val="001A4E68"/>
    <w:rsid w:val="001A5253"/>
    <w:rsid w:val="001A6573"/>
    <w:rsid w:val="001A6EBE"/>
    <w:rsid w:val="001A714D"/>
    <w:rsid w:val="001B0709"/>
    <w:rsid w:val="001B07FD"/>
    <w:rsid w:val="001B134A"/>
    <w:rsid w:val="001B29A1"/>
    <w:rsid w:val="001B4744"/>
    <w:rsid w:val="001B5B90"/>
    <w:rsid w:val="001B67CA"/>
    <w:rsid w:val="001C21C3"/>
    <w:rsid w:val="001C2FEA"/>
    <w:rsid w:val="001C4310"/>
    <w:rsid w:val="001C4A7D"/>
    <w:rsid w:val="001C5748"/>
    <w:rsid w:val="001C7B1F"/>
    <w:rsid w:val="001D02C2"/>
    <w:rsid w:val="001D0318"/>
    <w:rsid w:val="001D03D7"/>
    <w:rsid w:val="001D3700"/>
    <w:rsid w:val="001D53FD"/>
    <w:rsid w:val="001D5598"/>
    <w:rsid w:val="001D7DBE"/>
    <w:rsid w:val="001E0E8A"/>
    <w:rsid w:val="001E3A62"/>
    <w:rsid w:val="001E4C87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852"/>
    <w:rsid w:val="00203F71"/>
    <w:rsid w:val="002124DC"/>
    <w:rsid w:val="00213A73"/>
    <w:rsid w:val="0021467A"/>
    <w:rsid w:val="00215574"/>
    <w:rsid w:val="0021742C"/>
    <w:rsid w:val="00223D79"/>
    <w:rsid w:val="00227393"/>
    <w:rsid w:val="002330E2"/>
    <w:rsid w:val="002334C4"/>
    <w:rsid w:val="002347A2"/>
    <w:rsid w:val="00236FDB"/>
    <w:rsid w:val="00243987"/>
    <w:rsid w:val="00245DBF"/>
    <w:rsid w:val="00247926"/>
    <w:rsid w:val="00251005"/>
    <w:rsid w:val="002520AD"/>
    <w:rsid w:val="002534C1"/>
    <w:rsid w:val="002545D3"/>
    <w:rsid w:val="00256451"/>
    <w:rsid w:val="0025766C"/>
    <w:rsid w:val="002608E5"/>
    <w:rsid w:val="00261AE0"/>
    <w:rsid w:val="0026644B"/>
    <w:rsid w:val="002675F0"/>
    <w:rsid w:val="00273A3E"/>
    <w:rsid w:val="00276EE4"/>
    <w:rsid w:val="00281AE2"/>
    <w:rsid w:val="002820E9"/>
    <w:rsid w:val="0028330D"/>
    <w:rsid w:val="00287F31"/>
    <w:rsid w:val="00296B83"/>
    <w:rsid w:val="002A0775"/>
    <w:rsid w:val="002A226F"/>
    <w:rsid w:val="002A380C"/>
    <w:rsid w:val="002A464A"/>
    <w:rsid w:val="002A5631"/>
    <w:rsid w:val="002A769C"/>
    <w:rsid w:val="002A79F8"/>
    <w:rsid w:val="002B0452"/>
    <w:rsid w:val="002B11EF"/>
    <w:rsid w:val="002B1D7E"/>
    <w:rsid w:val="002B1EA2"/>
    <w:rsid w:val="002B285B"/>
    <w:rsid w:val="002B381C"/>
    <w:rsid w:val="002B479C"/>
    <w:rsid w:val="002B6339"/>
    <w:rsid w:val="002B6DF9"/>
    <w:rsid w:val="002C275A"/>
    <w:rsid w:val="002C6B80"/>
    <w:rsid w:val="002C7B3F"/>
    <w:rsid w:val="002D17D1"/>
    <w:rsid w:val="002D26CA"/>
    <w:rsid w:val="002D2E22"/>
    <w:rsid w:val="002D3BC5"/>
    <w:rsid w:val="002D6E04"/>
    <w:rsid w:val="002E00EE"/>
    <w:rsid w:val="002E07CC"/>
    <w:rsid w:val="002E174C"/>
    <w:rsid w:val="002E3343"/>
    <w:rsid w:val="002E354B"/>
    <w:rsid w:val="002E4080"/>
    <w:rsid w:val="002E4411"/>
    <w:rsid w:val="002E65BE"/>
    <w:rsid w:val="002F1D14"/>
    <w:rsid w:val="002F1D90"/>
    <w:rsid w:val="002F259A"/>
    <w:rsid w:val="002F3A0F"/>
    <w:rsid w:val="002F3FB7"/>
    <w:rsid w:val="002F6F2B"/>
    <w:rsid w:val="002F7647"/>
    <w:rsid w:val="0030071B"/>
    <w:rsid w:val="00301456"/>
    <w:rsid w:val="00302805"/>
    <w:rsid w:val="003037A3"/>
    <w:rsid w:val="00305920"/>
    <w:rsid w:val="003077A8"/>
    <w:rsid w:val="0031302C"/>
    <w:rsid w:val="003172DC"/>
    <w:rsid w:val="00320180"/>
    <w:rsid w:val="00321EEA"/>
    <w:rsid w:val="003222F3"/>
    <w:rsid w:val="00323B17"/>
    <w:rsid w:val="00325644"/>
    <w:rsid w:val="003337C9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4C0E"/>
    <w:rsid w:val="00344D77"/>
    <w:rsid w:val="00345D23"/>
    <w:rsid w:val="00346C0D"/>
    <w:rsid w:val="00354344"/>
    <w:rsid w:val="0035462D"/>
    <w:rsid w:val="003549AE"/>
    <w:rsid w:val="00356816"/>
    <w:rsid w:val="00360AA9"/>
    <w:rsid w:val="00361509"/>
    <w:rsid w:val="00361696"/>
    <w:rsid w:val="00362E86"/>
    <w:rsid w:val="003646A7"/>
    <w:rsid w:val="00366EFA"/>
    <w:rsid w:val="003678A3"/>
    <w:rsid w:val="00370CD9"/>
    <w:rsid w:val="00374FC5"/>
    <w:rsid w:val="0037554F"/>
    <w:rsid w:val="003765B8"/>
    <w:rsid w:val="00377EF0"/>
    <w:rsid w:val="0038076B"/>
    <w:rsid w:val="00380D4D"/>
    <w:rsid w:val="00382880"/>
    <w:rsid w:val="00383106"/>
    <w:rsid w:val="00387382"/>
    <w:rsid w:val="00387858"/>
    <w:rsid w:val="003909CA"/>
    <w:rsid w:val="00393EA5"/>
    <w:rsid w:val="003961F3"/>
    <w:rsid w:val="003A0483"/>
    <w:rsid w:val="003A09BA"/>
    <w:rsid w:val="003A18C7"/>
    <w:rsid w:val="003A3A25"/>
    <w:rsid w:val="003A5B91"/>
    <w:rsid w:val="003B076D"/>
    <w:rsid w:val="003B109E"/>
    <w:rsid w:val="003B3719"/>
    <w:rsid w:val="003B4A2F"/>
    <w:rsid w:val="003B7AEE"/>
    <w:rsid w:val="003C00A0"/>
    <w:rsid w:val="003C3971"/>
    <w:rsid w:val="003C458E"/>
    <w:rsid w:val="003C5715"/>
    <w:rsid w:val="003D487F"/>
    <w:rsid w:val="003D55A8"/>
    <w:rsid w:val="003D566C"/>
    <w:rsid w:val="003D649C"/>
    <w:rsid w:val="003D713C"/>
    <w:rsid w:val="003D7EE1"/>
    <w:rsid w:val="003D7EFE"/>
    <w:rsid w:val="003E0648"/>
    <w:rsid w:val="003E1664"/>
    <w:rsid w:val="003E1C53"/>
    <w:rsid w:val="003E390C"/>
    <w:rsid w:val="003E7753"/>
    <w:rsid w:val="003F1967"/>
    <w:rsid w:val="003F1DE9"/>
    <w:rsid w:val="003F71F9"/>
    <w:rsid w:val="00400AFA"/>
    <w:rsid w:val="00402454"/>
    <w:rsid w:val="00402B48"/>
    <w:rsid w:val="00404209"/>
    <w:rsid w:val="00404DEA"/>
    <w:rsid w:val="004050EA"/>
    <w:rsid w:val="004078DB"/>
    <w:rsid w:val="00407C75"/>
    <w:rsid w:val="00410C74"/>
    <w:rsid w:val="00411322"/>
    <w:rsid w:val="004116EB"/>
    <w:rsid w:val="00414FEE"/>
    <w:rsid w:val="00416DCD"/>
    <w:rsid w:val="004177EB"/>
    <w:rsid w:val="00423334"/>
    <w:rsid w:val="00424339"/>
    <w:rsid w:val="00430D10"/>
    <w:rsid w:val="004339D2"/>
    <w:rsid w:val="00434540"/>
    <w:rsid w:val="004345EC"/>
    <w:rsid w:val="0043541E"/>
    <w:rsid w:val="00435F0E"/>
    <w:rsid w:val="00436019"/>
    <w:rsid w:val="004367C9"/>
    <w:rsid w:val="004401CB"/>
    <w:rsid w:val="00440B85"/>
    <w:rsid w:val="00443B1F"/>
    <w:rsid w:val="004441FA"/>
    <w:rsid w:val="004473AE"/>
    <w:rsid w:val="00450487"/>
    <w:rsid w:val="004508D2"/>
    <w:rsid w:val="004509C1"/>
    <w:rsid w:val="00450B2E"/>
    <w:rsid w:val="00450B5C"/>
    <w:rsid w:val="00452229"/>
    <w:rsid w:val="004534E4"/>
    <w:rsid w:val="00453CB9"/>
    <w:rsid w:val="00454592"/>
    <w:rsid w:val="004556E0"/>
    <w:rsid w:val="00460045"/>
    <w:rsid w:val="0046242D"/>
    <w:rsid w:val="004634D0"/>
    <w:rsid w:val="004640F5"/>
    <w:rsid w:val="00465596"/>
    <w:rsid w:val="004660C1"/>
    <w:rsid w:val="004661C2"/>
    <w:rsid w:val="004702FF"/>
    <w:rsid w:val="0047076F"/>
    <w:rsid w:val="00471049"/>
    <w:rsid w:val="00471735"/>
    <w:rsid w:val="004758E7"/>
    <w:rsid w:val="004759F3"/>
    <w:rsid w:val="004826A9"/>
    <w:rsid w:val="00482883"/>
    <w:rsid w:val="00482DA5"/>
    <w:rsid w:val="004837BD"/>
    <w:rsid w:val="00484657"/>
    <w:rsid w:val="00484CDE"/>
    <w:rsid w:val="00485640"/>
    <w:rsid w:val="00487FD3"/>
    <w:rsid w:val="00490294"/>
    <w:rsid w:val="00491BD5"/>
    <w:rsid w:val="00493FEF"/>
    <w:rsid w:val="00496011"/>
    <w:rsid w:val="00496ACE"/>
    <w:rsid w:val="0049720D"/>
    <w:rsid w:val="004A0895"/>
    <w:rsid w:val="004A0BE5"/>
    <w:rsid w:val="004A14E4"/>
    <w:rsid w:val="004A22C7"/>
    <w:rsid w:val="004A3213"/>
    <w:rsid w:val="004A4662"/>
    <w:rsid w:val="004B0BA7"/>
    <w:rsid w:val="004B0DDB"/>
    <w:rsid w:val="004B19F2"/>
    <w:rsid w:val="004B2762"/>
    <w:rsid w:val="004B2FA7"/>
    <w:rsid w:val="004B4025"/>
    <w:rsid w:val="004B4047"/>
    <w:rsid w:val="004B6798"/>
    <w:rsid w:val="004C1601"/>
    <w:rsid w:val="004C3099"/>
    <w:rsid w:val="004C3B4F"/>
    <w:rsid w:val="004C4EA0"/>
    <w:rsid w:val="004C73F1"/>
    <w:rsid w:val="004C7B37"/>
    <w:rsid w:val="004D2CF3"/>
    <w:rsid w:val="004D3578"/>
    <w:rsid w:val="004D4338"/>
    <w:rsid w:val="004D640B"/>
    <w:rsid w:val="004D640E"/>
    <w:rsid w:val="004E03DB"/>
    <w:rsid w:val="004E17C7"/>
    <w:rsid w:val="004E213A"/>
    <w:rsid w:val="004E2D77"/>
    <w:rsid w:val="004E39F9"/>
    <w:rsid w:val="004E3D20"/>
    <w:rsid w:val="004E430C"/>
    <w:rsid w:val="004E4647"/>
    <w:rsid w:val="004E54EF"/>
    <w:rsid w:val="004E7C55"/>
    <w:rsid w:val="004E7FD6"/>
    <w:rsid w:val="004F070D"/>
    <w:rsid w:val="004F0988"/>
    <w:rsid w:val="004F0F2A"/>
    <w:rsid w:val="004F1AE3"/>
    <w:rsid w:val="004F1BD6"/>
    <w:rsid w:val="004F29F1"/>
    <w:rsid w:val="004F3340"/>
    <w:rsid w:val="004F3E3D"/>
    <w:rsid w:val="00501FED"/>
    <w:rsid w:val="00502B2C"/>
    <w:rsid w:val="005061B8"/>
    <w:rsid w:val="00507A2A"/>
    <w:rsid w:val="00510811"/>
    <w:rsid w:val="0051257F"/>
    <w:rsid w:val="005149D9"/>
    <w:rsid w:val="00515717"/>
    <w:rsid w:val="005158CE"/>
    <w:rsid w:val="0051617C"/>
    <w:rsid w:val="00517B36"/>
    <w:rsid w:val="00525DE9"/>
    <w:rsid w:val="00526610"/>
    <w:rsid w:val="00527F8B"/>
    <w:rsid w:val="005306B7"/>
    <w:rsid w:val="0053243A"/>
    <w:rsid w:val="0053388B"/>
    <w:rsid w:val="005345D1"/>
    <w:rsid w:val="00535773"/>
    <w:rsid w:val="00536368"/>
    <w:rsid w:val="0053790B"/>
    <w:rsid w:val="00537BFA"/>
    <w:rsid w:val="00537FF3"/>
    <w:rsid w:val="00540005"/>
    <w:rsid w:val="00542011"/>
    <w:rsid w:val="00543E6C"/>
    <w:rsid w:val="00544A74"/>
    <w:rsid w:val="00545C46"/>
    <w:rsid w:val="00546099"/>
    <w:rsid w:val="005501A0"/>
    <w:rsid w:val="00551E8E"/>
    <w:rsid w:val="00554FE1"/>
    <w:rsid w:val="00555723"/>
    <w:rsid w:val="00556339"/>
    <w:rsid w:val="005571AD"/>
    <w:rsid w:val="00560943"/>
    <w:rsid w:val="005636C1"/>
    <w:rsid w:val="005641AF"/>
    <w:rsid w:val="00564F9B"/>
    <w:rsid w:val="00565087"/>
    <w:rsid w:val="00570ED1"/>
    <w:rsid w:val="0057261C"/>
    <w:rsid w:val="00572E14"/>
    <w:rsid w:val="005742FD"/>
    <w:rsid w:val="005743C8"/>
    <w:rsid w:val="00574C84"/>
    <w:rsid w:val="00575C08"/>
    <w:rsid w:val="005770E5"/>
    <w:rsid w:val="00580C3D"/>
    <w:rsid w:val="005837C8"/>
    <w:rsid w:val="005861FD"/>
    <w:rsid w:val="00592B9E"/>
    <w:rsid w:val="0059321E"/>
    <w:rsid w:val="00594CBD"/>
    <w:rsid w:val="0059615C"/>
    <w:rsid w:val="005973BE"/>
    <w:rsid w:val="005A151E"/>
    <w:rsid w:val="005A3590"/>
    <w:rsid w:val="005A407F"/>
    <w:rsid w:val="005A4164"/>
    <w:rsid w:val="005A5986"/>
    <w:rsid w:val="005A5D1C"/>
    <w:rsid w:val="005A7F03"/>
    <w:rsid w:val="005B1FF6"/>
    <w:rsid w:val="005B2BAF"/>
    <w:rsid w:val="005B3D44"/>
    <w:rsid w:val="005B4F01"/>
    <w:rsid w:val="005C0650"/>
    <w:rsid w:val="005C24B2"/>
    <w:rsid w:val="005C5712"/>
    <w:rsid w:val="005C5D09"/>
    <w:rsid w:val="005C5EAF"/>
    <w:rsid w:val="005D0294"/>
    <w:rsid w:val="005D09FD"/>
    <w:rsid w:val="005D2E01"/>
    <w:rsid w:val="005D5AE3"/>
    <w:rsid w:val="005D5F93"/>
    <w:rsid w:val="005D6E3E"/>
    <w:rsid w:val="005D740A"/>
    <w:rsid w:val="005D7526"/>
    <w:rsid w:val="005E0188"/>
    <w:rsid w:val="005E088B"/>
    <w:rsid w:val="005E1131"/>
    <w:rsid w:val="005E1B49"/>
    <w:rsid w:val="005E6173"/>
    <w:rsid w:val="005E69AE"/>
    <w:rsid w:val="005E7E9A"/>
    <w:rsid w:val="005F024B"/>
    <w:rsid w:val="005F16A6"/>
    <w:rsid w:val="005F249D"/>
    <w:rsid w:val="005F3817"/>
    <w:rsid w:val="005F4E02"/>
    <w:rsid w:val="005F6F36"/>
    <w:rsid w:val="005F7C77"/>
    <w:rsid w:val="00602AEA"/>
    <w:rsid w:val="00606F5E"/>
    <w:rsid w:val="00607527"/>
    <w:rsid w:val="00607E3C"/>
    <w:rsid w:val="00607F21"/>
    <w:rsid w:val="00610107"/>
    <w:rsid w:val="0061146F"/>
    <w:rsid w:val="00612392"/>
    <w:rsid w:val="0061273C"/>
    <w:rsid w:val="00613B1E"/>
    <w:rsid w:val="00614FDF"/>
    <w:rsid w:val="00616219"/>
    <w:rsid w:val="00620B0F"/>
    <w:rsid w:val="006212AD"/>
    <w:rsid w:val="00623226"/>
    <w:rsid w:val="006243F0"/>
    <w:rsid w:val="006246A7"/>
    <w:rsid w:val="00624A1C"/>
    <w:rsid w:val="00625131"/>
    <w:rsid w:val="0062595A"/>
    <w:rsid w:val="00627EB9"/>
    <w:rsid w:val="00631A7C"/>
    <w:rsid w:val="0063543D"/>
    <w:rsid w:val="00636609"/>
    <w:rsid w:val="006432CB"/>
    <w:rsid w:val="00645891"/>
    <w:rsid w:val="00645C73"/>
    <w:rsid w:val="0064673F"/>
    <w:rsid w:val="00647114"/>
    <w:rsid w:val="0065020B"/>
    <w:rsid w:val="006509AD"/>
    <w:rsid w:val="006514BA"/>
    <w:rsid w:val="0065271E"/>
    <w:rsid w:val="00655109"/>
    <w:rsid w:val="0065577E"/>
    <w:rsid w:val="00657AC7"/>
    <w:rsid w:val="0066115B"/>
    <w:rsid w:val="00661381"/>
    <w:rsid w:val="006621C7"/>
    <w:rsid w:val="00663D8E"/>
    <w:rsid w:val="006670A9"/>
    <w:rsid w:val="00667679"/>
    <w:rsid w:val="00671D99"/>
    <w:rsid w:val="00672206"/>
    <w:rsid w:val="00677B76"/>
    <w:rsid w:val="00677BD4"/>
    <w:rsid w:val="00680420"/>
    <w:rsid w:val="00681446"/>
    <w:rsid w:val="00685600"/>
    <w:rsid w:val="00686CE3"/>
    <w:rsid w:val="006974B3"/>
    <w:rsid w:val="006A2D0C"/>
    <w:rsid w:val="006A323F"/>
    <w:rsid w:val="006A53BF"/>
    <w:rsid w:val="006A66EB"/>
    <w:rsid w:val="006B00F7"/>
    <w:rsid w:val="006B30D0"/>
    <w:rsid w:val="006B3A46"/>
    <w:rsid w:val="006B41D6"/>
    <w:rsid w:val="006B518D"/>
    <w:rsid w:val="006B59F9"/>
    <w:rsid w:val="006B5BC1"/>
    <w:rsid w:val="006C196E"/>
    <w:rsid w:val="006C1F06"/>
    <w:rsid w:val="006C29A3"/>
    <w:rsid w:val="006C3B46"/>
    <w:rsid w:val="006C3D95"/>
    <w:rsid w:val="006C7B00"/>
    <w:rsid w:val="006D0467"/>
    <w:rsid w:val="006D10DA"/>
    <w:rsid w:val="006D296B"/>
    <w:rsid w:val="006D3204"/>
    <w:rsid w:val="006D33B5"/>
    <w:rsid w:val="006D4E1B"/>
    <w:rsid w:val="006D56CF"/>
    <w:rsid w:val="006D5F43"/>
    <w:rsid w:val="006D77D7"/>
    <w:rsid w:val="006E04EC"/>
    <w:rsid w:val="006E1889"/>
    <w:rsid w:val="006E5C86"/>
    <w:rsid w:val="006F12BA"/>
    <w:rsid w:val="006F1FC9"/>
    <w:rsid w:val="006F5C77"/>
    <w:rsid w:val="006F682D"/>
    <w:rsid w:val="006F6BC7"/>
    <w:rsid w:val="006F7CE5"/>
    <w:rsid w:val="007019C8"/>
    <w:rsid w:val="007023DC"/>
    <w:rsid w:val="0070498B"/>
    <w:rsid w:val="00706773"/>
    <w:rsid w:val="007072BE"/>
    <w:rsid w:val="00707B8B"/>
    <w:rsid w:val="007129D7"/>
    <w:rsid w:val="007131A0"/>
    <w:rsid w:val="00713C44"/>
    <w:rsid w:val="0071576F"/>
    <w:rsid w:val="00715888"/>
    <w:rsid w:val="00715C43"/>
    <w:rsid w:val="0071790E"/>
    <w:rsid w:val="00717F80"/>
    <w:rsid w:val="007200AF"/>
    <w:rsid w:val="00720790"/>
    <w:rsid w:val="00721B14"/>
    <w:rsid w:val="00723101"/>
    <w:rsid w:val="007237B7"/>
    <w:rsid w:val="00723AB5"/>
    <w:rsid w:val="00723DD5"/>
    <w:rsid w:val="00724089"/>
    <w:rsid w:val="00726FD4"/>
    <w:rsid w:val="0072781C"/>
    <w:rsid w:val="00730E94"/>
    <w:rsid w:val="00730ED4"/>
    <w:rsid w:val="00731010"/>
    <w:rsid w:val="00731E89"/>
    <w:rsid w:val="00734206"/>
    <w:rsid w:val="00734A5B"/>
    <w:rsid w:val="0074026F"/>
    <w:rsid w:val="00740399"/>
    <w:rsid w:val="00740E42"/>
    <w:rsid w:val="00742130"/>
    <w:rsid w:val="0074235C"/>
    <w:rsid w:val="007429F6"/>
    <w:rsid w:val="00743F80"/>
    <w:rsid w:val="0074463D"/>
    <w:rsid w:val="00744E76"/>
    <w:rsid w:val="0074525F"/>
    <w:rsid w:val="007465EE"/>
    <w:rsid w:val="00752198"/>
    <w:rsid w:val="00753881"/>
    <w:rsid w:val="00755E78"/>
    <w:rsid w:val="00756C8C"/>
    <w:rsid w:val="00761C53"/>
    <w:rsid w:val="00761D68"/>
    <w:rsid w:val="007628F7"/>
    <w:rsid w:val="007637C4"/>
    <w:rsid w:val="007660BB"/>
    <w:rsid w:val="00770D58"/>
    <w:rsid w:val="00771280"/>
    <w:rsid w:val="00771457"/>
    <w:rsid w:val="00774DA4"/>
    <w:rsid w:val="00781F0F"/>
    <w:rsid w:val="00785B75"/>
    <w:rsid w:val="00786C91"/>
    <w:rsid w:val="00792460"/>
    <w:rsid w:val="00792C7A"/>
    <w:rsid w:val="0079785A"/>
    <w:rsid w:val="007A0D0C"/>
    <w:rsid w:val="007A1134"/>
    <w:rsid w:val="007A299C"/>
    <w:rsid w:val="007A491F"/>
    <w:rsid w:val="007A4C28"/>
    <w:rsid w:val="007A59FF"/>
    <w:rsid w:val="007A636A"/>
    <w:rsid w:val="007A7AD8"/>
    <w:rsid w:val="007B083C"/>
    <w:rsid w:val="007B600E"/>
    <w:rsid w:val="007B6FD1"/>
    <w:rsid w:val="007C1669"/>
    <w:rsid w:val="007C3738"/>
    <w:rsid w:val="007C5B26"/>
    <w:rsid w:val="007C7952"/>
    <w:rsid w:val="007D0DA8"/>
    <w:rsid w:val="007D0F24"/>
    <w:rsid w:val="007D2E3A"/>
    <w:rsid w:val="007D34C1"/>
    <w:rsid w:val="007D3DFA"/>
    <w:rsid w:val="007D49C9"/>
    <w:rsid w:val="007D5C86"/>
    <w:rsid w:val="007D5D1F"/>
    <w:rsid w:val="007D71E1"/>
    <w:rsid w:val="007D7718"/>
    <w:rsid w:val="007E0E48"/>
    <w:rsid w:val="007E1D0F"/>
    <w:rsid w:val="007E2A38"/>
    <w:rsid w:val="007E4991"/>
    <w:rsid w:val="007E4AF8"/>
    <w:rsid w:val="007F0F4A"/>
    <w:rsid w:val="007F14DE"/>
    <w:rsid w:val="007F1B4F"/>
    <w:rsid w:val="007F2557"/>
    <w:rsid w:val="007F291B"/>
    <w:rsid w:val="007F3A2A"/>
    <w:rsid w:val="007F425A"/>
    <w:rsid w:val="007F5768"/>
    <w:rsid w:val="00801886"/>
    <w:rsid w:val="008028A4"/>
    <w:rsid w:val="008039A5"/>
    <w:rsid w:val="00803E9D"/>
    <w:rsid w:val="008058E6"/>
    <w:rsid w:val="00805CA2"/>
    <w:rsid w:val="008104E4"/>
    <w:rsid w:val="00812481"/>
    <w:rsid w:val="00813DC3"/>
    <w:rsid w:val="00816DE9"/>
    <w:rsid w:val="008203D4"/>
    <w:rsid w:val="00820B25"/>
    <w:rsid w:val="008248B3"/>
    <w:rsid w:val="00824F13"/>
    <w:rsid w:val="00825820"/>
    <w:rsid w:val="00825FDD"/>
    <w:rsid w:val="00826732"/>
    <w:rsid w:val="00826D83"/>
    <w:rsid w:val="00830747"/>
    <w:rsid w:val="00830968"/>
    <w:rsid w:val="00834B72"/>
    <w:rsid w:val="0083542B"/>
    <w:rsid w:val="00837FDF"/>
    <w:rsid w:val="0084235D"/>
    <w:rsid w:val="00844B3C"/>
    <w:rsid w:val="00846C7D"/>
    <w:rsid w:val="00850FBB"/>
    <w:rsid w:val="00855940"/>
    <w:rsid w:val="008569E2"/>
    <w:rsid w:val="0086119F"/>
    <w:rsid w:val="00862676"/>
    <w:rsid w:val="00864223"/>
    <w:rsid w:val="00865685"/>
    <w:rsid w:val="00874CD0"/>
    <w:rsid w:val="008768CA"/>
    <w:rsid w:val="00880E04"/>
    <w:rsid w:val="00883D41"/>
    <w:rsid w:val="00885124"/>
    <w:rsid w:val="008853FE"/>
    <w:rsid w:val="008929FC"/>
    <w:rsid w:val="00895B90"/>
    <w:rsid w:val="008974F7"/>
    <w:rsid w:val="008A093A"/>
    <w:rsid w:val="008A4747"/>
    <w:rsid w:val="008A5A7B"/>
    <w:rsid w:val="008A7F78"/>
    <w:rsid w:val="008B1C28"/>
    <w:rsid w:val="008B4BDF"/>
    <w:rsid w:val="008B5634"/>
    <w:rsid w:val="008B5842"/>
    <w:rsid w:val="008B7B39"/>
    <w:rsid w:val="008C02A3"/>
    <w:rsid w:val="008C06C2"/>
    <w:rsid w:val="008C2A97"/>
    <w:rsid w:val="008C384C"/>
    <w:rsid w:val="008C45AE"/>
    <w:rsid w:val="008C47C8"/>
    <w:rsid w:val="008D1EEC"/>
    <w:rsid w:val="008D5B4B"/>
    <w:rsid w:val="008D6D00"/>
    <w:rsid w:val="008E7986"/>
    <w:rsid w:val="008F194F"/>
    <w:rsid w:val="008F2044"/>
    <w:rsid w:val="008F2FE6"/>
    <w:rsid w:val="008F5338"/>
    <w:rsid w:val="008F5928"/>
    <w:rsid w:val="008F5BC3"/>
    <w:rsid w:val="008F65D3"/>
    <w:rsid w:val="00900A09"/>
    <w:rsid w:val="009020CF"/>
    <w:rsid w:val="0090271F"/>
    <w:rsid w:val="00902DC5"/>
    <w:rsid w:val="00902E23"/>
    <w:rsid w:val="00903EF6"/>
    <w:rsid w:val="009114D7"/>
    <w:rsid w:val="009117FC"/>
    <w:rsid w:val="0091348E"/>
    <w:rsid w:val="00913CC1"/>
    <w:rsid w:val="00913CDB"/>
    <w:rsid w:val="0091543E"/>
    <w:rsid w:val="009158ED"/>
    <w:rsid w:val="0091698F"/>
    <w:rsid w:val="00916B79"/>
    <w:rsid w:val="009172EC"/>
    <w:rsid w:val="00917CCB"/>
    <w:rsid w:val="00920AF7"/>
    <w:rsid w:val="00920BF7"/>
    <w:rsid w:val="00922D77"/>
    <w:rsid w:val="00922D89"/>
    <w:rsid w:val="00924528"/>
    <w:rsid w:val="00925445"/>
    <w:rsid w:val="009259F7"/>
    <w:rsid w:val="009266A0"/>
    <w:rsid w:val="0093316D"/>
    <w:rsid w:val="009338EA"/>
    <w:rsid w:val="009350F0"/>
    <w:rsid w:val="00936F86"/>
    <w:rsid w:val="00940D43"/>
    <w:rsid w:val="00941FCB"/>
    <w:rsid w:val="0094247C"/>
    <w:rsid w:val="00942EC2"/>
    <w:rsid w:val="00943AA5"/>
    <w:rsid w:val="00943C42"/>
    <w:rsid w:val="00945B01"/>
    <w:rsid w:val="00947BE2"/>
    <w:rsid w:val="009516F6"/>
    <w:rsid w:val="00956B2E"/>
    <w:rsid w:val="00957DE8"/>
    <w:rsid w:val="00961428"/>
    <w:rsid w:val="009633B2"/>
    <w:rsid w:val="0096388D"/>
    <w:rsid w:val="00963B7B"/>
    <w:rsid w:val="00964EEE"/>
    <w:rsid w:val="0096681B"/>
    <w:rsid w:val="00973826"/>
    <w:rsid w:val="00974D08"/>
    <w:rsid w:val="0097761D"/>
    <w:rsid w:val="00984BEF"/>
    <w:rsid w:val="009860B5"/>
    <w:rsid w:val="00986430"/>
    <w:rsid w:val="00990021"/>
    <w:rsid w:val="00990C59"/>
    <w:rsid w:val="0099327F"/>
    <w:rsid w:val="00993BA7"/>
    <w:rsid w:val="009943F1"/>
    <w:rsid w:val="00994F73"/>
    <w:rsid w:val="009955B0"/>
    <w:rsid w:val="009A2E16"/>
    <w:rsid w:val="009A3B6B"/>
    <w:rsid w:val="009A760C"/>
    <w:rsid w:val="009B1B30"/>
    <w:rsid w:val="009B2991"/>
    <w:rsid w:val="009B3C6C"/>
    <w:rsid w:val="009B56FF"/>
    <w:rsid w:val="009B642E"/>
    <w:rsid w:val="009B6EE6"/>
    <w:rsid w:val="009C067E"/>
    <w:rsid w:val="009C13C6"/>
    <w:rsid w:val="009C1CEF"/>
    <w:rsid w:val="009C2B6D"/>
    <w:rsid w:val="009C2C1B"/>
    <w:rsid w:val="009C34D5"/>
    <w:rsid w:val="009C4FDB"/>
    <w:rsid w:val="009D0D8F"/>
    <w:rsid w:val="009D226F"/>
    <w:rsid w:val="009D246A"/>
    <w:rsid w:val="009E0C85"/>
    <w:rsid w:val="009E3F3C"/>
    <w:rsid w:val="009E56FA"/>
    <w:rsid w:val="009E6F2A"/>
    <w:rsid w:val="009E7750"/>
    <w:rsid w:val="009F1A90"/>
    <w:rsid w:val="009F1D6A"/>
    <w:rsid w:val="009F37B7"/>
    <w:rsid w:val="009F4AC4"/>
    <w:rsid w:val="009F5E43"/>
    <w:rsid w:val="00A0120D"/>
    <w:rsid w:val="00A06AD9"/>
    <w:rsid w:val="00A10F02"/>
    <w:rsid w:val="00A11A24"/>
    <w:rsid w:val="00A15BD4"/>
    <w:rsid w:val="00A164B4"/>
    <w:rsid w:val="00A200FA"/>
    <w:rsid w:val="00A21055"/>
    <w:rsid w:val="00A2276D"/>
    <w:rsid w:val="00A2341D"/>
    <w:rsid w:val="00A2361D"/>
    <w:rsid w:val="00A24E12"/>
    <w:rsid w:val="00A252E2"/>
    <w:rsid w:val="00A25B0C"/>
    <w:rsid w:val="00A26956"/>
    <w:rsid w:val="00A270AD"/>
    <w:rsid w:val="00A27588"/>
    <w:rsid w:val="00A309A6"/>
    <w:rsid w:val="00A30E3E"/>
    <w:rsid w:val="00A30F2D"/>
    <w:rsid w:val="00A31B55"/>
    <w:rsid w:val="00A34A2F"/>
    <w:rsid w:val="00A34EB1"/>
    <w:rsid w:val="00A3707C"/>
    <w:rsid w:val="00A37F70"/>
    <w:rsid w:val="00A43197"/>
    <w:rsid w:val="00A53525"/>
    <w:rsid w:val="00A53724"/>
    <w:rsid w:val="00A54125"/>
    <w:rsid w:val="00A60200"/>
    <w:rsid w:val="00A64D9D"/>
    <w:rsid w:val="00A65D22"/>
    <w:rsid w:val="00A6628E"/>
    <w:rsid w:val="00A66A6C"/>
    <w:rsid w:val="00A70B96"/>
    <w:rsid w:val="00A712E1"/>
    <w:rsid w:val="00A72BF4"/>
    <w:rsid w:val="00A73108"/>
    <w:rsid w:val="00A73129"/>
    <w:rsid w:val="00A74307"/>
    <w:rsid w:val="00A768E6"/>
    <w:rsid w:val="00A7707C"/>
    <w:rsid w:val="00A773A1"/>
    <w:rsid w:val="00A810D0"/>
    <w:rsid w:val="00A815F8"/>
    <w:rsid w:val="00A82346"/>
    <w:rsid w:val="00A84761"/>
    <w:rsid w:val="00A86987"/>
    <w:rsid w:val="00A90AB9"/>
    <w:rsid w:val="00A91526"/>
    <w:rsid w:val="00A91ADA"/>
    <w:rsid w:val="00A91E7B"/>
    <w:rsid w:val="00A92BA1"/>
    <w:rsid w:val="00A92DDA"/>
    <w:rsid w:val="00A94224"/>
    <w:rsid w:val="00A95124"/>
    <w:rsid w:val="00A955A1"/>
    <w:rsid w:val="00AA1E5C"/>
    <w:rsid w:val="00AA5340"/>
    <w:rsid w:val="00AA5EB9"/>
    <w:rsid w:val="00AB0E32"/>
    <w:rsid w:val="00AB1B6E"/>
    <w:rsid w:val="00AB2D85"/>
    <w:rsid w:val="00AB635B"/>
    <w:rsid w:val="00AB6DF1"/>
    <w:rsid w:val="00AB7D83"/>
    <w:rsid w:val="00AC5986"/>
    <w:rsid w:val="00AC6BC6"/>
    <w:rsid w:val="00AD0109"/>
    <w:rsid w:val="00AD0CF7"/>
    <w:rsid w:val="00AD108D"/>
    <w:rsid w:val="00AD4E3B"/>
    <w:rsid w:val="00AD535A"/>
    <w:rsid w:val="00AD6D40"/>
    <w:rsid w:val="00AE0567"/>
    <w:rsid w:val="00AE3797"/>
    <w:rsid w:val="00AE4BB3"/>
    <w:rsid w:val="00AE728D"/>
    <w:rsid w:val="00AF0560"/>
    <w:rsid w:val="00AF142E"/>
    <w:rsid w:val="00AF4E68"/>
    <w:rsid w:val="00AF6F1D"/>
    <w:rsid w:val="00AF7049"/>
    <w:rsid w:val="00AF7255"/>
    <w:rsid w:val="00B01D94"/>
    <w:rsid w:val="00B02BC6"/>
    <w:rsid w:val="00B02C90"/>
    <w:rsid w:val="00B036C2"/>
    <w:rsid w:val="00B04944"/>
    <w:rsid w:val="00B055D4"/>
    <w:rsid w:val="00B074B4"/>
    <w:rsid w:val="00B1161C"/>
    <w:rsid w:val="00B11BDD"/>
    <w:rsid w:val="00B13FDC"/>
    <w:rsid w:val="00B15449"/>
    <w:rsid w:val="00B15899"/>
    <w:rsid w:val="00B164B8"/>
    <w:rsid w:val="00B174A5"/>
    <w:rsid w:val="00B208BC"/>
    <w:rsid w:val="00B21F86"/>
    <w:rsid w:val="00B22207"/>
    <w:rsid w:val="00B222C0"/>
    <w:rsid w:val="00B2388D"/>
    <w:rsid w:val="00B23FC5"/>
    <w:rsid w:val="00B26425"/>
    <w:rsid w:val="00B312F2"/>
    <w:rsid w:val="00B31AF8"/>
    <w:rsid w:val="00B3313E"/>
    <w:rsid w:val="00B35701"/>
    <w:rsid w:val="00B36DD5"/>
    <w:rsid w:val="00B403E8"/>
    <w:rsid w:val="00B40473"/>
    <w:rsid w:val="00B40A30"/>
    <w:rsid w:val="00B42610"/>
    <w:rsid w:val="00B42F39"/>
    <w:rsid w:val="00B4623E"/>
    <w:rsid w:val="00B46FE3"/>
    <w:rsid w:val="00B471C7"/>
    <w:rsid w:val="00B5091E"/>
    <w:rsid w:val="00B50999"/>
    <w:rsid w:val="00B50EBD"/>
    <w:rsid w:val="00B5131D"/>
    <w:rsid w:val="00B53A5A"/>
    <w:rsid w:val="00B55A2A"/>
    <w:rsid w:val="00B57347"/>
    <w:rsid w:val="00B5799A"/>
    <w:rsid w:val="00B60143"/>
    <w:rsid w:val="00B62D92"/>
    <w:rsid w:val="00B64332"/>
    <w:rsid w:val="00B6778E"/>
    <w:rsid w:val="00B71F49"/>
    <w:rsid w:val="00B724A5"/>
    <w:rsid w:val="00B74C05"/>
    <w:rsid w:val="00B753CC"/>
    <w:rsid w:val="00B7793A"/>
    <w:rsid w:val="00B80452"/>
    <w:rsid w:val="00B81737"/>
    <w:rsid w:val="00B83067"/>
    <w:rsid w:val="00B84A93"/>
    <w:rsid w:val="00B84DD2"/>
    <w:rsid w:val="00B85806"/>
    <w:rsid w:val="00B907BC"/>
    <w:rsid w:val="00B9159B"/>
    <w:rsid w:val="00B915AF"/>
    <w:rsid w:val="00B92889"/>
    <w:rsid w:val="00B92E6B"/>
    <w:rsid w:val="00B93086"/>
    <w:rsid w:val="00B94827"/>
    <w:rsid w:val="00B97442"/>
    <w:rsid w:val="00BA0942"/>
    <w:rsid w:val="00BA19ED"/>
    <w:rsid w:val="00BA300B"/>
    <w:rsid w:val="00BA4B8D"/>
    <w:rsid w:val="00BA4F78"/>
    <w:rsid w:val="00BA6B3A"/>
    <w:rsid w:val="00BB0CC4"/>
    <w:rsid w:val="00BB1A37"/>
    <w:rsid w:val="00BB22A8"/>
    <w:rsid w:val="00BB306C"/>
    <w:rsid w:val="00BB3B7A"/>
    <w:rsid w:val="00BB4783"/>
    <w:rsid w:val="00BC0186"/>
    <w:rsid w:val="00BC0F7D"/>
    <w:rsid w:val="00BC1C56"/>
    <w:rsid w:val="00BC1D8D"/>
    <w:rsid w:val="00BC22E8"/>
    <w:rsid w:val="00BC371B"/>
    <w:rsid w:val="00BC4B89"/>
    <w:rsid w:val="00BC567A"/>
    <w:rsid w:val="00BC5C19"/>
    <w:rsid w:val="00BC7B0D"/>
    <w:rsid w:val="00BD0B2C"/>
    <w:rsid w:val="00BD0FE0"/>
    <w:rsid w:val="00BD7CA8"/>
    <w:rsid w:val="00BE133C"/>
    <w:rsid w:val="00BE1F22"/>
    <w:rsid w:val="00BE3255"/>
    <w:rsid w:val="00BE60A9"/>
    <w:rsid w:val="00BE6B90"/>
    <w:rsid w:val="00BF07F2"/>
    <w:rsid w:val="00BF128E"/>
    <w:rsid w:val="00BF16AD"/>
    <w:rsid w:val="00BF44CD"/>
    <w:rsid w:val="00BF4736"/>
    <w:rsid w:val="00BF4B52"/>
    <w:rsid w:val="00BF4CEC"/>
    <w:rsid w:val="00BF607C"/>
    <w:rsid w:val="00C0151D"/>
    <w:rsid w:val="00C01A00"/>
    <w:rsid w:val="00C031FD"/>
    <w:rsid w:val="00C04291"/>
    <w:rsid w:val="00C048B3"/>
    <w:rsid w:val="00C062B4"/>
    <w:rsid w:val="00C06FFA"/>
    <w:rsid w:val="00C07C61"/>
    <w:rsid w:val="00C07DD1"/>
    <w:rsid w:val="00C10F2A"/>
    <w:rsid w:val="00C11124"/>
    <w:rsid w:val="00C13411"/>
    <w:rsid w:val="00C1496A"/>
    <w:rsid w:val="00C14C88"/>
    <w:rsid w:val="00C15F1C"/>
    <w:rsid w:val="00C33079"/>
    <w:rsid w:val="00C41DE2"/>
    <w:rsid w:val="00C43DCD"/>
    <w:rsid w:val="00C45231"/>
    <w:rsid w:val="00C4537F"/>
    <w:rsid w:val="00C45F09"/>
    <w:rsid w:val="00C4680F"/>
    <w:rsid w:val="00C4696B"/>
    <w:rsid w:val="00C60886"/>
    <w:rsid w:val="00C60E0A"/>
    <w:rsid w:val="00C61D1C"/>
    <w:rsid w:val="00C62D92"/>
    <w:rsid w:val="00C66641"/>
    <w:rsid w:val="00C679F4"/>
    <w:rsid w:val="00C67FA4"/>
    <w:rsid w:val="00C70852"/>
    <w:rsid w:val="00C72344"/>
    <w:rsid w:val="00C72833"/>
    <w:rsid w:val="00C72CC0"/>
    <w:rsid w:val="00C74BA5"/>
    <w:rsid w:val="00C80F1D"/>
    <w:rsid w:val="00C81A25"/>
    <w:rsid w:val="00C857B6"/>
    <w:rsid w:val="00C875FE"/>
    <w:rsid w:val="00C912C4"/>
    <w:rsid w:val="00C93BFD"/>
    <w:rsid w:val="00C93F40"/>
    <w:rsid w:val="00C9406B"/>
    <w:rsid w:val="00C977EB"/>
    <w:rsid w:val="00CA333A"/>
    <w:rsid w:val="00CA3D0C"/>
    <w:rsid w:val="00CA7AC2"/>
    <w:rsid w:val="00CB1C9F"/>
    <w:rsid w:val="00CB285D"/>
    <w:rsid w:val="00CB3795"/>
    <w:rsid w:val="00CB3AB8"/>
    <w:rsid w:val="00CB5386"/>
    <w:rsid w:val="00CB5F29"/>
    <w:rsid w:val="00CB6A48"/>
    <w:rsid w:val="00CB74DF"/>
    <w:rsid w:val="00CC3848"/>
    <w:rsid w:val="00CC4A0A"/>
    <w:rsid w:val="00CC4A57"/>
    <w:rsid w:val="00CD07C6"/>
    <w:rsid w:val="00CD1FDB"/>
    <w:rsid w:val="00CD647F"/>
    <w:rsid w:val="00CD7151"/>
    <w:rsid w:val="00CD78CC"/>
    <w:rsid w:val="00CE029B"/>
    <w:rsid w:val="00CE1599"/>
    <w:rsid w:val="00CE1D83"/>
    <w:rsid w:val="00CE60D8"/>
    <w:rsid w:val="00CE6AE3"/>
    <w:rsid w:val="00CE7214"/>
    <w:rsid w:val="00CF09CB"/>
    <w:rsid w:val="00CF20E3"/>
    <w:rsid w:val="00CF244A"/>
    <w:rsid w:val="00CF2F3C"/>
    <w:rsid w:val="00CF4411"/>
    <w:rsid w:val="00CF5290"/>
    <w:rsid w:val="00D010CB"/>
    <w:rsid w:val="00D017AE"/>
    <w:rsid w:val="00D019E3"/>
    <w:rsid w:val="00D04091"/>
    <w:rsid w:val="00D05BF1"/>
    <w:rsid w:val="00D060B3"/>
    <w:rsid w:val="00D0708E"/>
    <w:rsid w:val="00D07831"/>
    <w:rsid w:val="00D10D66"/>
    <w:rsid w:val="00D10FF7"/>
    <w:rsid w:val="00D11E6A"/>
    <w:rsid w:val="00D131EC"/>
    <w:rsid w:val="00D150BB"/>
    <w:rsid w:val="00D15BBA"/>
    <w:rsid w:val="00D15E6B"/>
    <w:rsid w:val="00D16262"/>
    <w:rsid w:val="00D1720A"/>
    <w:rsid w:val="00D172FF"/>
    <w:rsid w:val="00D21D59"/>
    <w:rsid w:val="00D25919"/>
    <w:rsid w:val="00D25D92"/>
    <w:rsid w:val="00D265F2"/>
    <w:rsid w:val="00D268B7"/>
    <w:rsid w:val="00D27E01"/>
    <w:rsid w:val="00D309CC"/>
    <w:rsid w:val="00D31E74"/>
    <w:rsid w:val="00D35C48"/>
    <w:rsid w:val="00D36D27"/>
    <w:rsid w:val="00D40761"/>
    <w:rsid w:val="00D40C5E"/>
    <w:rsid w:val="00D40EC4"/>
    <w:rsid w:val="00D414E1"/>
    <w:rsid w:val="00D453CD"/>
    <w:rsid w:val="00D45E83"/>
    <w:rsid w:val="00D46060"/>
    <w:rsid w:val="00D463FE"/>
    <w:rsid w:val="00D46431"/>
    <w:rsid w:val="00D468B9"/>
    <w:rsid w:val="00D46EDF"/>
    <w:rsid w:val="00D4783B"/>
    <w:rsid w:val="00D47B5B"/>
    <w:rsid w:val="00D47DEA"/>
    <w:rsid w:val="00D51B0F"/>
    <w:rsid w:val="00D56A52"/>
    <w:rsid w:val="00D57972"/>
    <w:rsid w:val="00D60946"/>
    <w:rsid w:val="00D646F5"/>
    <w:rsid w:val="00D647F0"/>
    <w:rsid w:val="00D656EB"/>
    <w:rsid w:val="00D65F45"/>
    <w:rsid w:val="00D672B3"/>
    <w:rsid w:val="00D675A9"/>
    <w:rsid w:val="00D701E6"/>
    <w:rsid w:val="00D709FF"/>
    <w:rsid w:val="00D738D6"/>
    <w:rsid w:val="00D7445B"/>
    <w:rsid w:val="00D75345"/>
    <w:rsid w:val="00D755EB"/>
    <w:rsid w:val="00D76591"/>
    <w:rsid w:val="00D77160"/>
    <w:rsid w:val="00D77F04"/>
    <w:rsid w:val="00D80129"/>
    <w:rsid w:val="00D813B1"/>
    <w:rsid w:val="00D81631"/>
    <w:rsid w:val="00D82699"/>
    <w:rsid w:val="00D83F4D"/>
    <w:rsid w:val="00D84260"/>
    <w:rsid w:val="00D87E00"/>
    <w:rsid w:val="00D907F9"/>
    <w:rsid w:val="00D9134D"/>
    <w:rsid w:val="00D93120"/>
    <w:rsid w:val="00D93AF6"/>
    <w:rsid w:val="00D947CD"/>
    <w:rsid w:val="00D96048"/>
    <w:rsid w:val="00D97D53"/>
    <w:rsid w:val="00DA0548"/>
    <w:rsid w:val="00DA116B"/>
    <w:rsid w:val="00DA1E15"/>
    <w:rsid w:val="00DA65BC"/>
    <w:rsid w:val="00DA76F2"/>
    <w:rsid w:val="00DA7A03"/>
    <w:rsid w:val="00DB12EC"/>
    <w:rsid w:val="00DB1818"/>
    <w:rsid w:val="00DB50F8"/>
    <w:rsid w:val="00DB59A5"/>
    <w:rsid w:val="00DC0E51"/>
    <w:rsid w:val="00DC156C"/>
    <w:rsid w:val="00DC1E1A"/>
    <w:rsid w:val="00DC309B"/>
    <w:rsid w:val="00DC467F"/>
    <w:rsid w:val="00DC4DA2"/>
    <w:rsid w:val="00DC6616"/>
    <w:rsid w:val="00DD4C17"/>
    <w:rsid w:val="00DD5B05"/>
    <w:rsid w:val="00DD5D25"/>
    <w:rsid w:val="00DD5FCC"/>
    <w:rsid w:val="00DD6ACE"/>
    <w:rsid w:val="00DD7FF2"/>
    <w:rsid w:val="00DE15B7"/>
    <w:rsid w:val="00DE3870"/>
    <w:rsid w:val="00DE5CB6"/>
    <w:rsid w:val="00DE6E17"/>
    <w:rsid w:val="00DF2B1F"/>
    <w:rsid w:val="00DF3755"/>
    <w:rsid w:val="00DF3D97"/>
    <w:rsid w:val="00DF6189"/>
    <w:rsid w:val="00DF62CD"/>
    <w:rsid w:val="00DF733D"/>
    <w:rsid w:val="00E000D6"/>
    <w:rsid w:val="00E01E59"/>
    <w:rsid w:val="00E022DB"/>
    <w:rsid w:val="00E033B1"/>
    <w:rsid w:val="00E034CF"/>
    <w:rsid w:val="00E03895"/>
    <w:rsid w:val="00E057D0"/>
    <w:rsid w:val="00E063F3"/>
    <w:rsid w:val="00E06ECF"/>
    <w:rsid w:val="00E11770"/>
    <w:rsid w:val="00E11E42"/>
    <w:rsid w:val="00E125F2"/>
    <w:rsid w:val="00E13876"/>
    <w:rsid w:val="00E14D1B"/>
    <w:rsid w:val="00E161A3"/>
    <w:rsid w:val="00E163F9"/>
    <w:rsid w:val="00E16509"/>
    <w:rsid w:val="00E168E8"/>
    <w:rsid w:val="00E17517"/>
    <w:rsid w:val="00E17B16"/>
    <w:rsid w:val="00E17B2C"/>
    <w:rsid w:val="00E216D7"/>
    <w:rsid w:val="00E22181"/>
    <w:rsid w:val="00E2397C"/>
    <w:rsid w:val="00E25110"/>
    <w:rsid w:val="00E31A28"/>
    <w:rsid w:val="00E341F7"/>
    <w:rsid w:val="00E34C44"/>
    <w:rsid w:val="00E35166"/>
    <w:rsid w:val="00E3557D"/>
    <w:rsid w:val="00E359B8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2D15"/>
    <w:rsid w:val="00E53182"/>
    <w:rsid w:val="00E542BC"/>
    <w:rsid w:val="00E5541B"/>
    <w:rsid w:val="00E6138C"/>
    <w:rsid w:val="00E61B6D"/>
    <w:rsid w:val="00E62991"/>
    <w:rsid w:val="00E6571D"/>
    <w:rsid w:val="00E65AAE"/>
    <w:rsid w:val="00E67970"/>
    <w:rsid w:val="00E7095F"/>
    <w:rsid w:val="00E72324"/>
    <w:rsid w:val="00E72ABE"/>
    <w:rsid w:val="00E75C1B"/>
    <w:rsid w:val="00E76BD1"/>
    <w:rsid w:val="00E76DB3"/>
    <w:rsid w:val="00E77364"/>
    <w:rsid w:val="00E775CC"/>
    <w:rsid w:val="00E77645"/>
    <w:rsid w:val="00E803C2"/>
    <w:rsid w:val="00E80DE4"/>
    <w:rsid w:val="00E83A08"/>
    <w:rsid w:val="00E84506"/>
    <w:rsid w:val="00E84D1D"/>
    <w:rsid w:val="00E8577E"/>
    <w:rsid w:val="00E8624B"/>
    <w:rsid w:val="00E86B02"/>
    <w:rsid w:val="00E90937"/>
    <w:rsid w:val="00E909D4"/>
    <w:rsid w:val="00E90F6A"/>
    <w:rsid w:val="00E91C9A"/>
    <w:rsid w:val="00E922EA"/>
    <w:rsid w:val="00E92F48"/>
    <w:rsid w:val="00E96C29"/>
    <w:rsid w:val="00E9743E"/>
    <w:rsid w:val="00E97D12"/>
    <w:rsid w:val="00EA0436"/>
    <w:rsid w:val="00EA1077"/>
    <w:rsid w:val="00EA3376"/>
    <w:rsid w:val="00EA6749"/>
    <w:rsid w:val="00EB0C57"/>
    <w:rsid w:val="00EB2168"/>
    <w:rsid w:val="00EB22F4"/>
    <w:rsid w:val="00EB387E"/>
    <w:rsid w:val="00EB6C91"/>
    <w:rsid w:val="00EB6C94"/>
    <w:rsid w:val="00EB79D3"/>
    <w:rsid w:val="00EC14EF"/>
    <w:rsid w:val="00EC3517"/>
    <w:rsid w:val="00EC4A25"/>
    <w:rsid w:val="00EC6B55"/>
    <w:rsid w:val="00EC7900"/>
    <w:rsid w:val="00ED03E6"/>
    <w:rsid w:val="00ED0967"/>
    <w:rsid w:val="00ED2EDC"/>
    <w:rsid w:val="00ED4B32"/>
    <w:rsid w:val="00ED73DF"/>
    <w:rsid w:val="00ED7F10"/>
    <w:rsid w:val="00EE06A9"/>
    <w:rsid w:val="00EE184F"/>
    <w:rsid w:val="00EE464B"/>
    <w:rsid w:val="00EE5AA7"/>
    <w:rsid w:val="00EF2399"/>
    <w:rsid w:val="00EF26B6"/>
    <w:rsid w:val="00EF406B"/>
    <w:rsid w:val="00EF587C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29F5"/>
    <w:rsid w:val="00F139D9"/>
    <w:rsid w:val="00F14795"/>
    <w:rsid w:val="00F1522E"/>
    <w:rsid w:val="00F16096"/>
    <w:rsid w:val="00F16143"/>
    <w:rsid w:val="00F21311"/>
    <w:rsid w:val="00F215B2"/>
    <w:rsid w:val="00F22EC7"/>
    <w:rsid w:val="00F273D3"/>
    <w:rsid w:val="00F27CC9"/>
    <w:rsid w:val="00F30A43"/>
    <w:rsid w:val="00F314DF"/>
    <w:rsid w:val="00F324C7"/>
    <w:rsid w:val="00F325C8"/>
    <w:rsid w:val="00F35577"/>
    <w:rsid w:val="00F358E0"/>
    <w:rsid w:val="00F3651B"/>
    <w:rsid w:val="00F366CB"/>
    <w:rsid w:val="00F369DD"/>
    <w:rsid w:val="00F37626"/>
    <w:rsid w:val="00F40EAB"/>
    <w:rsid w:val="00F44AA2"/>
    <w:rsid w:val="00F44D05"/>
    <w:rsid w:val="00F45ED8"/>
    <w:rsid w:val="00F50255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2AEB"/>
    <w:rsid w:val="00F64319"/>
    <w:rsid w:val="00F65266"/>
    <w:rsid w:val="00F653B8"/>
    <w:rsid w:val="00F655F3"/>
    <w:rsid w:val="00F65781"/>
    <w:rsid w:val="00F65EBA"/>
    <w:rsid w:val="00F67E8B"/>
    <w:rsid w:val="00F67EE8"/>
    <w:rsid w:val="00F70647"/>
    <w:rsid w:val="00F70E64"/>
    <w:rsid w:val="00F7204E"/>
    <w:rsid w:val="00F7302D"/>
    <w:rsid w:val="00F73852"/>
    <w:rsid w:val="00F81946"/>
    <w:rsid w:val="00F81A27"/>
    <w:rsid w:val="00F8214F"/>
    <w:rsid w:val="00F83432"/>
    <w:rsid w:val="00F8688A"/>
    <w:rsid w:val="00F87A6E"/>
    <w:rsid w:val="00F90B8B"/>
    <w:rsid w:val="00F92A6F"/>
    <w:rsid w:val="00F9377C"/>
    <w:rsid w:val="00F950C3"/>
    <w:rsid w:val="00F95EDB"/>
    <w:rsid w:val="00F96804"/>
    <w:rsid w:val="00F96B75"/>
    <w:rsid w:val="00F97163"/>
    <w:rsid w:val="00F973E8"/>
    <w:rsid w:val="00F97D2F"/>
    <w:rsid w:val="00FA0DFF"/>
    <w:rsid w:val="00FA1266"/>
    <w:rsid w:val="00FA2769"/>
    <w:rsid w:val="00FA46B2"/>
    <w:rsid w:val="00FA7625"/>
    <w:rsid w:val="00FA77A1"/>
    <w:rsid w:val="00FB03C5"/>
    <w:rsid w:val="00FB52FC"/>
    <w:rsid w:val="00FB7AD7"/>
    <w:rsid w:val="00FC1192"/>
    <w:rsid w:val="00FC133C"/>
    <w:rsid w:val="00FC259F"/>
    <w:rsid w:val="00FC7900"/>
    <w:rsid w:val="00FD356E"/>
    <w:rsid w:val="00FD53F3"/>
    <w:rsid w:val="00FD6FA7"/>
    <w:rsid w:val="00FD72D1"/>
    <w:rsid w:val="00FD7EE6"/>
    <w:rsid w:val="00FE1074"/>
    <w:rsid w:val="00FE2D04"/>
    <w:rsid w:val="00FE3EF3"/>
    <w:rsid w:val="00FE4CDB"/>
    <w:rsid w:val="00FE63B0"/>
    <w:rsid w:val="00FE6A46"/>
    <w:rsid w:val="00FF2759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basedOn w:val="Normal"/>
    <w:uiPriority w:val="34"/>
    <w:qFormat/>
    <w:rsid w:val="006212AD"/>
    <w:pPr>
      <w:ind w:left="720"/>
      <w:contextualSpacing/>
    </w:p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rPr>
      <w:sz w:val="24"/>
      <w:szCs w:val="24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  <w:spacing w:after="0"/>
    </w:pPr>
    <w:rPr>
      <w:rFonts w:eastAsia="Malgun Gothic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ind w:left="1209" w:hanging="360"/>
      <w:contextualSpacing/>
    </w:p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846C7D"/>
    <w:rPr>
      <w:rFonts w:ascii="Arial" w:hAnsi="Arial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69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84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62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21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79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52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923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160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25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519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4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71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108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2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037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28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1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1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26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56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5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18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806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6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1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73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4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95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982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4123</TotalTime>
  <Pages>5</Pages>
  <Words>596</Words>
  <Characters>3399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3988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950</cp:revision>
  <cp:lastPrinted>2019-02-25T14:05:00Z</cp:lastPrinted>
  <dcterms:created xsi:type="dcterms:W3CDTF">2020-02-11T14:49:00Z</dcterms:created>
  <dcterms:modified xsi:type="dcterms:W3CDTF">2025-02-06T14:17:00Z</dcterms:modified>
  <cp:category/>
</cp:coreProperties>
</file>